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1727AD9C" w:rsidR="00090915" w:rsidRPr="000B2736" w:rsidRDefault="000B2736" w:rsidP="000B2736">
      <w:pPr>
        <w:pStyle w:val="Heading1"/>
      </w:pPr>
      <w:r w:rsidRPr="000B2736">
        <w:t>Module 1 Continuous-time Signals</w:t>
      </w:r>
    </w:p>
    <w:p w14:paraId="39FBA032" w14:textId="77777777" w:rsidR="00090915" w:rsidRPr="004603A4" w:rsidRDefault="00090915" w:rsidP="004603A4"/>
    <w:p w14:paraId="053D771C" w14:textId="06B8EBCC" w:rsidR="00090915" w:rsidRPr="004603A4" w:rsidRDefault="00DE0876" w:rsidP="004603A4">
      <w:pPr>
        <w:pStyle w:val="Heading2"/>
      </w:pPr>
      <w:r>
        <w:t>Signals</w:t>
      </w:r>
    </w:p>
    <w:p w14:paraId="63C5EFD9" w14:textId="4FB50743" w:rsidR="00AB588A" w:rsidRDefault="00B34DC4" w:rsidP="00AB588A">
      <w:r w:rsidRPr="001F0532">
        <w:t>A signal is something that carries information.</w:t>
      </w:r>
      <w:r>
        <w:t xml:space="preserve"> </w:t>
      </w:r>
      <w:r w:rsidRPr="001F0532">
        <w:t xml:space="preserve">Signals are usually physical quantities such as voltages or digital representations of such. For example, a speech signal is the changing air pressure from </w:t>
      </w:r>
      <w:r>
        <w:t xml:space="preserve">a </w:t>
      </w:r>
      <w:r w:rsidRPr="001F0532">
        <w:t xml:space="preserve">vocal tract in time. </w:t>
      </w:r>
      <w:r>
        <w:t>A</w:t>
      </w:r>
      <w:r w:rsidRPr="001F0532">
        <w:t xml:space="preserve"> speech signal </w:t>
      </w:r>
      <w:r>
        <w:t xml:space="preserve">captured using a microphone </w:t>
      </w:r>
      <w:r w:rsidRPr="001F0532">
        <w:t>is changing voltage in time</w:t>
      </w:r>
      <w:r w:rsidR="00AB588A">
        <w:t xml:space="preserve">. Figure 1 shows a continuous-time continuous-valued (analog) signal that is a single tone of 100Hz, </w:t>
      </w:r>
      <w:r w:rsidR="004A752A" w:rsidRPr="004A752A">
        <w:rPr>
          <w:position w:val="-14"/>
        </w:rPr>
        <w:object w:dxaOrig="1820" w:dyaOrig="400" w14:anchorId="73DDA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20.25pt" o:ole="">
            <v:imagedata r:id="rId7" o:title=""/>
          </v:shape>
          <o:OLEObject Type="Embed" ProgID="Equation.DSMT4" ShapeID="_x0000_i1025" DrawAspect="Content" ObjectID="_1797844036" r:id="rId8"/>
        </w:object>
      </w:r>
      <w:r w:rsidR="00AB588A">
        <w:t>.</w:t>
      </w:r>
    </w:p>
    <w:p w14:paraId="00DE74BC" w14:textId="764779AF" w:rsidR="00AB588A" w:rsidRDefault="00B37ED2" w:rsidP="00AB588A">
      <w:r w:rsidRPr="00B37ED2">
        <w:rPr>
          <w:noProof/>
        </w:rPr>
        <w:drawing>
          <wp:inline distT="0" distB="0" distL="0" distR="0" wp14:anchorId="6FBC0EC1" wp14:editId="4D955E17">
            <wp:extent cx="3800475" cy="1895475"/>
            <wp:effectExtent l="0" t="0" r="0" b="9525"/>
            <wp:docPr id="1301860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31650BDD" w14:textId="0617AB79" w:rsidR="00AB588A" w:rsidRDefault="00AB588A" w:rsidP="00AB588A">
      <w:r>
        <w:t xml:space="preserve">Figure 1. </w:t>
      </w:r>
      <w:r w:rsidR="005B767C">
        <w:t>Continuous-time Continuous-valued (Analog) Signal</w:t>
      </w:r>
    </w:p>
    <w:p w14:paraId="02675DB7" w14:textId="77777777" w:rsidR="00AB588A" w:rsidRDefault="00AB588A" w:rsidP="00AB588A"/>
    <w:p w14:paraId="0E71257A" w14:textId="3CDA281E" w:rsidR="00AB588A" w:rsidRDefault="00F235DE" w:rsidP="00AB588A">
      <w:r>
        <w:t>Figure 2 shows a continuous-time discrete valued signal obtained by quantizing the signal shown in Figure 1 (representing using a finite number of bits). The step size for the quantized signal of Figure 2 is 0.25.</w:t>
      </w:r>
    </w:p>
    <w:p w14:paraId="0C64D6CA" w14:textId="2139AE23" w:rsidR="00AB588A" w:rsidRDefault="00F57D1D" w:rsidP="00AB588A">
      <w:r w:rsidRPr="00F57D1D">
        <w:rPr>
          <w:noProof/>
        </w:rPr>
        <w:drawing>
          <wp:inline distT="0" distB="0" distL="0" distR="0" wp14:anchorId="304B1F84" wp14:editId="58C88F98">
            <wp:extent cx="3800475" cy="1895475"/>
            <wp:effectExtent l="0" t="0" r="0" b="9525"/>
            <wp:docPr id="17739249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697BD71F" w14:textId="77777777" w:rsidR="00F235DE" w:rsidRDefault="00F235DE" w:rsidP="00F235DE">
      <w:r>
        <w:t>Figure 2. Continuous-time Discrete-Valued Signal</w:t>
      </w:r>
    </w:p>
    <w:p w14:paraId="4571DDC4" w14:textId="77777777" w:rsidR="00B34DC4" w:rsidRDefault="00B34DC4" w:rsidP="00B34DC4"/>
    <w:p w14:paraId="4765B086" w14:textId="054B65DC" w:rsidR="00D05BFC" w:rsidRDefault="00D05BFC" w:rsidP="00D05BFC">
      <w:r>
        <w:t>Figure 3 shows a discrete-time continuous-valued</w:t>
      </w:r>
      <w:r w:rsidR="009362E9">
        <w:t xml:space="preserve"> (discrete-time) </w:t>
      </w:r>
      <w:r>
        <w:t>signal obtained by sampling the signal shown in Figure 1. The sampling rate is eight points per period. Notice that for a discrete-time signal, the signal is only defined at the sample times. Discrete-time signals are sequences of numbers</w:t>
      </w:r>
      <w:r w:rsidR="009362E9">
        <w:t>,</w:t>
      </w:r>
      <w:r>
        <w:t xml:space="preserve"> and those numbers have infinite precision.</w:t>
      </w:r>
    </w:p>
    <w:p w14:paraId="355CA956" w14:textId="77777777" w:rsidR="00B34DC4" w:rsidRDefault="00B34DC4" w:rsidP="00B34DC4"/>
    <w:p w14:paraId="05DA7669" w14:textId="2D698F27" w:rsidR="00DE0876" w:rsidRDefault="002858C4" w:rsidP="004603A4">
      <w:r>
        <w:t>Figure 4 shows a discrete-time discrete-valued (digital) signal obtained by sampling and quantizing the signal shown in Figure 1. The sampling rate is eight points per period and the step size is 0.25. Like discrete-time signals, digital signals are sequences of numbers</w:t>
      </w:r>
      <w:r w:rsidR="000449E4">
        <w:t>.</w:t>
      </w:r>
    </w:p>
    <w:p w14:paraId="10D85773" w14:textId="659EA195" w:rsidR="00F235DE" w:rsidRDefault="00F57D1D" w:rsidP="004603A4">
      <w:r w:rsidRPr="00F57D1D">
        <w:rPr>
          <w:noProof/>
        </w:rPr>
        <w:lastRenderedPageBreak/>
        <w:drawing>
          <wp:inline distT="0" distB="0" distL="0" distR="0" wp14:anchorId="0B4DABDD" wp14:editId="63FFC111">
            <wp:extent cx="3800475" cy="1895475"/>
            <wp:effectExtent l="0" t="0" r="0" b="9525"/>
            <wp:docPr id="18746036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70DBB331" w14:textId="45A595B9" w:rsidR="008924B9" w:rsidRDefault="00D05BFC" w:rsidP="004603A4">
      <w:r>
        <w:t xml:space="preserve">Figure 3. Discrete-time </w:t>
      </w:r>
      <w:r w:rsidR="008924B9">
        <w:t xml:space="preserve">Continuous-valued </w:t>
      </w:r>
      <w:r>
        <w:t>(Discrete-time) Signal</w:t>
      </w:r>
    </w:p>
    <w:p w14:paraId="504D5BF5" w14:textId="14FA5576" w:rsidR="008924B9" w:rsidRDefault="009362E9" w:rsidP="004603A4">
      <w:r w:rsidRPr="009362E9">
        <w:rPr>
          <w:noProof/>
        </w:rPr>
        <w:drawing>
          <wp:inline distT="0" distB="0" distL="0" distR="0" wp14:anchorId="4693D85D" wp14:editId="52C61AAE">
            <wp:extent cx="3800475" cy="1895475"/>
            <wp:effectExtent l="0" t="0" r="0" b="9525"/>
            <wp:docPr id="7026931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18E91777" w14:textId="7913EFD9" w:rsidR="005B767C" w:rsidRDefault="005B767C" w:rsidP="005B767C">
      <w:r>
        <w:t>Figure 4. Discrete-time Discrete-valued</w:t>
      </w:r>
      <w:r w:rsidR="008924B9">
        <w:t xml:space="preserve"> (Digital) </w:t>
      </w:r>
      <w:r>
        <w:t>Signal</w:t>
      </w:r>
    </w:p>
    <w:p w14:paraId="73FC17C5" w14:textId="77777777" w:rsidR="005D3411" w:rsidRDefault="005D3411" w:rsidP="004603A4"/>
    <w:p w14:paraId="0B2C8E0F" w14:textId="375CFC84" w:rsidR="005D3411" w:rsidRDefault="005D3411" w:rsidP="005D3411">
      <w:r>
        <w:t xml:space="preserve">Although many signals have time as the independent variable, some signals have other independent variables such as position. Still images, for example, are two dimensional functions of position </w:t>
      </w:r>
      <w:r w:rsidR="004A752A" w:rsidRPr="004A752A">
        <w:rPr>
          <w:position w:val="-14"/>
        </w:rPr>
        <w:object w:dxaOrig="780" w:dyaOrig="400" w14:anchorId="79C2E20E">
          <v:shape id="_x0000_i1026" type="#_x0000_t75" style="width:39pt;height:20.25pt" o:ole="">
            <v:imagedata r:id="rId13" o:title=""/>
          </v:shape>
          <o:OLEObject Type="Embed" ProgID="Equation.DSMT4" ShapeID="_x0000_i1026" DrawAspect="Content" ObjectID="_1797844037" r:id="rId14"/>
        </w:object>
      </w:r>
      <w:r>
        <w:t xml:space="preserve"> and are commonly represented as two- or three-dimensional</w:t>
      </w:r>
      <w:r w:rsidRPr="00720F21">
        <w:t xml:space="preserve"> arrays</w:t>
      </w:r>
      <w:r>
        <w:t>.</w:t>
      </w:r>
    </w:p>
    <w:p w14:paraId="47527944" w14:textId="77777777" w:rsidR="005D3411" w:rsidRDefault="005D3411" w:rsidP="005D3411"/>
    <w:p w14:paraId="4202F8CC" w14:textId="77777777" w:rsidR="005D3411" w:rsidRDefault="005D3411" w:rsidP="005D3411">
      <w:r>
        <w:t>Signal type summary:</w:t>
      </w:r>
    </w:p>
    <w:p w14:paraId="070F94D0" w14:textId="77777777" w:rsidR="005D3411" w:rsidRPr="00E134FA" w:rsidRDefault="005D3411" w:rsidP="005D3411">
      <w:pPr>
        <w:pStyle w:val="Bulletedlist"/>
      </w:pPr>
      <w:r w:rsidRPr="00E134FA">
        <w:t>Analog</w:t>
      </w:r>
      <w:r>
        <w:t xml:space="preserve"> signal</w:t>
      </w:r>
      <w:r w:rsidRPr="00E134FA">
        <w:t>: continuous-time and continuous valued</w:t>
      </w:r>
      <w:r>
        <w:t>, represented by continuous-time function/formula.</w:t>
      </w:r>
    </w:p>
    <w:p w14:paraId="7BCC95D9" w14:textId="77777777" w:rsidR="005D3411" w:rsidRPr="00E134FA" w:rsidRDefault="005D3411" w:rsidP="005D3411">
      <w:pPr>
        <w:pStyle w:val="Bulletedlist"/>
      </w:pPr>
      <w:r w:rsidRPr="00E134FA">
        <w:t>Discrete-time</w:t>
      </w:r>
      <w:r>
        <w:t xml:space="preserve"> signal</w:t>
      </w:r>
      <w:r w:rsidRPr="00E134FA">
        <w:t>: discrete-time and continuous valued</w:t>
      </w:r>
      <w:r>
        <w:t>, represented by a sequence of numbers.</w:t>
      </w:r>
    </w:p>
    <w:p w14:paraId="729D9F10" w14:textId="77777777" w:rsidR="005D3411" w:rsidRDefault="005D3411" w:rsidP="005D3411">
      <w:pPr>
        <w:pStyle w:val="Bulletedlist"/>
      </w:pPr>
      <w:r w:rsidRPr="00E134FA">
        <w:t>Digital</w:t>
      </w:r>
      <w:r>
        <w:t xml:space="preserve"> signal</w:t>
      </w:r>
      <w:r w:rsidRPr="00E134FA">
        <w:t>: discrete-time and values come from discrete set of values</w:t>
      </w:r>
      <w:r>
        <w:t>,</w:t>
      </w:r>
      <w:r w:rsidRPr="006A4F4C">
        <w:t xml:space="preserve"> </w:t>
      </w:r>
      <w:r>
        <w:t>represented by a sequence of numbers that can be represented on a computer system.</w:t>
      </w:r>
    </w:p>
    <w:p w14:paraId="1D529933" w14:textId="77777777" w:rsidR="005D3411" w:rsidRDefault="005D3411" w:rsidP="004603A4"/>
    <w:p w14:paraId="7BFDC051" w14:textId="025A06A5" w:rsidR="00BA0632" w:rsidRDefault="00BA0632" w:rsidP="00BA0632">
      <w:pPr>
        <w:pStyle w:val="Heading2"/>
      </w:pPr>
      <w:r>
        <w:t>Continuous-time Signals</w:t>
      </w:r>
    </w:p>
    <w:p w14:paraId="028D53A0" w14:textId="44C0BD2D" w:rsidR="00A71049" w:rsidRDefault="00A71049" w:rsidP="00A71049">
      <w:r w:rsidRPr="00312CFB">
        <w:t>Physical world signals are analog signals</w:t>
      </w:r>
      <w:r>
        <w:t xml:space="preserve">. </w:t>
      </w:r>
      <w:r w:rsidRPr="001B124A">
        <w:t>Physical signals (real world) are often very complex</w:t>
      </w:r>
      <w:r>
        <w:t xml:space="preserve">, </w:t>
      </w:r>
      <w:r w:rsidRPr="001B124A">
        <w:t xml:space="preserve"> making it difficult to represent them exactly with a function. </w:t>
      </w:r>
      <w:r>
        <w:t xml:space="preserve">Complex signals may be </w:t>
      </w:r>
      <w:r w:rsidRPr="001B124A">
        <w:t>with a function that closely approximates the signal.</w:t>
      </w:r>
    </w:p>
    <w:p w14:paraId="3F98F2C2" w14:textId="77777777" w:rsidR="00A423E3" w:rsidRDefault="00A423E3" w:rsidP="00A71049"/>
    <w:p w14:paraId="1BB9A07A" w14:textId="14DD5D2E" w:rsidR="00A423E3" w:rsidRPr="001B124A" w:rsidRDefault="00A423E3" w:rsidP="00A71049">
      <w:r>
        <w:t>Some of the more commonly encountered signal types include: impulses, steps, pulses, exponentials, sinusoids, and combinations of these.</w:t>
      </w:r>
    </w:p>
    <w:p w14:paraId="5AEDC16E" w14:textId="77777777" w:rsidR="00F235DE" w:rsidRDefault="00F235DE" w:rsidP="004603A4"/>
    <w:p w14:paraId="1B8C3DEC" w14:textId="67CF512B" w:rsidR="00DE0876" w:rsidRPr="004603A4" w:rsidRDefault="00DE0876" w:rsidP="00DE0876">
      <w:pPr>
        <w:pStyle w:val="Heading2"/>
      </w:pPr>
      <w:r>
        <w:lastRenderedPageBreak/>
        <w:t>Impulse</w:t>
      </w:r>
    </w:p>
    <w:p w14:paraId="2E749D33" w14:textId="78BED243" w:rsidR="00A423E3" w:rsidRPr="00CB031F" w:rsidRDefault="00A423E3" w:rsidP="00A423E3">
      <w:r w:rsidRPr="00CB031F">
        <w:t xml:space="preserve">The continuous-time unit impulse </w:t>
      </w:r>
      <w:r w:rsidR="00F521D8">
        <w:t xml:space="preserve">denoted </w:t>
      </w:r>
      <w:bookmarkStart w:id="0" w:name="MTBlankEqn"/>
      <w:r w:rsidR="004A752A" w:rsidRPr="004A752A">
        <w:rPr>
          <w:position w:val="-14"/>
        </w:rPr>
        <w:object w:dxaOrig="499" w:dyaOrig="400" w14:anchorId="18B4BBCA">
          <v:shape id="_x0000_i1027" type="#_x0000_t75" style="width:24.75pt;height:20.25pt" o:ole="">
            <v:imagedata r:id="rId15" o:title=""/>
          </v:shape>
          <o:OLEObject Type="Embed" ProgID="Equation.DSMT4" ShapeID="_x0000_i1027" DrawAspect="Content" ObjectID="_1797844038" r:id="rId16"/>
        </w:object>
      </w:r>
      <w:bookmarkEnd w:id="0"/>
      <w:r w:rsidRPr="00CB031F">
        <w:t xml:space="preserve"> is a signal concentrated at one point with an area of one.</w:t>
      </w:r>
    </w:p>
    <w:p w14:paraId="4ABF66FF" w14:textId="415D11FF" w:rsidR="00A423E3" w:rsidRPr="00CB031F" w:rsidRDefault="004A752A" w:rsidP="00A423E3">
      <w:r w:rsidRPr="004A752A">
        <w:rPr>
          <w:position w:val="-14"/>
        </w:rPr>
        <w:object w:dxaOrig="859" w:dyaOrig="400" w14:anchorId="76D44797">
          <v:shape id="_x0000_i1028" type="#_x0000_t75" style="width:42.75pt;height:20.25pt" o:ole="">
            <v:imagedata r:id="rId17" o:title=""/>
          </v:shape>
          <o:OLEObject Type="Embed" ProgID="Equation.DSMT4" ShapeID="_x0000_i1028" DrawAspect="Content" ObjectID="_1797844039" r:id="rId18"/>
        </w:object>
      </w:r>
      <w:r w:rsidR="00A423E3" w:rsidRPr="00CB031F">
        <w:t xml:space="preserve">, </w:t>
      </w:r>
      <w:r w:rsidRPr="004A752A">
        <w:rPr>
          <w:position w:val="-6"/>
        </w:rPr>
        <w:object w:dxaOrig="499" w:dyaOrig="279" w14:anchorId="651C2F4B">
          <v:shape id="_x0000_i1029" type="#_x0000_t75" style="width:24.75pt;height:14.25pt" o:ole="">
            <v:imagedata r:id="rId19" o:title=""/>
          </v:shape>
          <o:OLEObject Type="Embed" ProgID="Equation.DSMT4" ShapeID="_x0000_i1029" DrawAspect="Content" ObjectID="_1797844040" r:id="rId20"/>
        </w:object>
      </w:r>
      <w:r w:rsidR="00A423E3" w:rsidRPr="00CB031F">
        <w:t xml:space="preserve"> and </w:t>
      </w:r>
      <w:r w:rsidRPr="004A752A">
        <w:rPr>
          <w:position w:val="-30"/>
        </w:rPr>
        <w:object w:dxaOrig="1219" w:dyaOrig="740" w14:anchorId="7775C3E3">
          <v:shape id="_x0000_i1030" type="#_x0000_t75" style="width:60.75pt;height:36.75pt" o:ole="">
            <v:imagedata r:id="rId21" o:title=""/>
          </v:shape>
          <o:OLEObject Type="Embed" ProgID="Equation.DSMT4" ShapeID="_x0000_i1030" DrawAspect="Content" ObjectID="_1797844041" r:id="rId22"/>
        </w:object>
      </w:r>
    </w:p>
    <w:p w14:paraId="2BDF2AB1" w14:textId="3ED94630" w:rsidR="00A423E3" w:rsidRPr="00CB031F" w:rsidRDefault="00A423E3" w:rsidP="00A423E3">
      <w:r w:rsidRPr="00CB031F">
        <w:t>The unit impulse is not a function</w:t>
      </w:r>
      <w:r>
        <w:t>,</w:t>
      </w:r>
      <w:r w:rsidRPr="00CB031F">
        <w:t xml:space="preserve"> and one cannot generate a unit impulse as it is a pulse with no width that is infinitely high. A unit impulse can be approximated by a very narrow and very high pulse with an area of one.</w:t>
      </w:r>
    </w:p>
    <w:p w14:paraId="66DA03DE" w14:textId="43A887AE" w:rsidR="00A423E3" w:rsidRDefault="004A752A" w:rsidP="00A423E3">
      <w:r w:rsidRPr="004A752A">
        <w:rPr>
          <w:position w:val="-32"/>
        </w:rPr>
        <w:object w:dxaOrig="2400" w:dyaOrig="760" w14:anchorId="76B552C3">
          <v:shape id="_x0000_i1031" type="#_x0000_t75" style="width:120pt;height:38.25pt" o:ole="">
            <v:imagedata r:id="rId23" o:title=""/>
          </v:shape>
          <o:OLEObject Type="Embed" ProgID="Equation.DSMT4" ShapeID="_x0000_i1031" DrawAspect="Content" ObjectID="_1797844042" r:id="rId24"/>
        </w:object>
      </w:r>
      <w:r w:rsidR="00A423E3" w:rsidRPr="00CB031F">
        <w:tab/>
      </w:r>
      <w:r w:rsidR="00A423E3" w:rsidRPr="00CB031F">
        <w:tab/>
      </w:r>
      <w:r w:rsidRPr="004A752A">
        <w:rPr>
          <w:position w:val="-14"/>
        </w:rPr>
        <w:object w:dxaOrig="1960" w:dyaOrig="400" w14:anchorId="3AA9F3A7">
          <v:shape id="_x0000_i1032" type="#_x0000_t75" style="width:98.25pt;height:20.25pt" o:ole="">
            <v:imagedata r:id="rId25" o:title=""/>
          </v:shape>
          <o:OLEObject Type="Embed" ProgID="Equation.DSMT4" ShapeID="_x0000_i1032" DrawAspect="Content" ObjectID="_1797844043" r:id="rId26"/>
        </w:object>
      </w:r>
    </w:p>
    <w:p w14:paraId="7F65F349" w14:textId="6880B576" w:rsidR="00A423E3" w:rsidRDefault="00A423E3" w:rsidP="00A423E3">
      <w:r>
        <w:t>An approximation of an impulse is shown in Figure 5. The impulse is 0.01 seconds wide and thus has a height of 100 to give an area of one.</w:t>
      </w:r>
    </w:p>
    <w:p w14:paraId="18552CE3" w14:textId="305D46D2" w:rsidR="00A423E3" w:rsidRDefault="006F4BC6" w:rsidP="00A423E3">
      <w:r w:rsidRPr="006F4BC6">
        <w:rPr>
          <w:noProof/>
        </w:rPr>
        <w:drawing>
          <wp:inline distT="0" distB="0" distL="0" distR="0" wp14:anchorId="57AC54BB" wp14:editId="38DDCF0F">
            <wp:extent cx="3800475" cy="1895475"/>
            <wp:effectExtent l="0" t="0" r="0" b="9525"/>
            <wp:docPr id="1793042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3AF11340" w14:textId="33027E12" w:rsidR="00A423E3" w:rsidRDefault="00EA5CD0" w:rsidP="00A423E3">
      <w:r>
        <w:t>Figure 5. Continuous-time Impulse</w:t>
      </w:r>
    </w:p>
    <w:p w14:paraId="33863BF9" w14:textId="77777777" w:rsidR="00A423E3" w:rsidRDefault="00A423E3" w:rsidP="00A423E3"/>
    <w:p w14:paraId="11E29752" w14:textId="48106657" w:rsidR="00F521D8" w:rsidRPr="004603A4" w:rsidRDefault="00F521D8" w:rsidP="00F521D8">
      <w:pPr>
        <w:pStyle w:val="Heading2"/>
      </w:pPr>
      <w:r>
        <w:t>Step</w:t>
      </w:r>
    </w:p>
    <w:p w14:paraId="632E31C7" w14:textId="61131354" w:rsidR="00075C2D" w:rsidRDefault="00F521D8" w:rsidP="00F521D8">
      <w:r w:rsidRPr="006070B3">
        <w:t xml:space="preserve">The continuous-time unit step </w:t>
      </w:r>
      <w:r>
        <w:t xml:space="preserve">denoted </w:t>
      </w:r>
      <w:r w:rsidR="00D91217" w:rsidRPr="00D91217">
        <w:rPr>
          <w:position w:val="-14"/>
        </w:rPr>
        <w:object w:dxaOrig="480" w:dyaOrig="400" w14:anchorId="28702484">
          <v:shape id="_x0000_i1033" type="#_x0000_t75" style="width:24pt;height:19.5pt" o:ole="">
            <v:imagedata r:id="rId28" o:title=""/>
          </v:shape>
          <o:OLEObject Type="Embed" ProgID="Equation.DSMT4" ShapeID="_x0000_i1033" DrawAspect="Content" ObjectID="_1797844044" r:id="rId29"/>
        </w:object>
      </w:r>
      <w:r>
        <w:t xml:space="preserve"> is a signal that is zero for t less than zero and 1 for t greater than zero.</w:t>
      </w:r>
    </w:p>
    <w:p w14:paraId="7D0CA78A" w14:textId="6C893DBB" w:rsidR="00F521D8" w:rsidRDefault="00D91217" w:rsidP="00F521D8">
      <w:r w:rsidRPr="004A752A">
        <w:rPr>
          <w:position w:val="-30"/>
        </w:rPr>
        <w:object w:dxaOrig="1620" w:dyaOrig="720" w14:anchorId="6EE7475F">
          <v:shape id="_x0000_i1034" type="#_x0000_t75" style="width:81pt;height:36pt" o:ole="">
            <v:imagedata r:id="rId30" o:title=""/>
          </v:shape>
          <o:OLEObject Type="Embed" ProgID="Equation.DSMT4" ShapeID="_x0000_i1034" DrawAspect="Content" ObjectID="_1797844045" r:id="rId31"/>
        </w:object>
      </w:r>
    </w:p>
    <w:p w14:paraId="4DF94AC6" w14:textId="7216520E" w:rsidR="00075C2D" w:rsidRDefault="00075C2D" w:rsidP="00075C2D">
      <w:r>
        <w:t xml:space="preserve">The unit step has a discontinuity at t = 0. </w:t>
      </w:r>
      <w:r w:rsidRPr="006070B3">
        <w:t>Practically, an ideal unit step cannot be created as sig</w:t>
      </w:r>
      <w:r>
        <w:t>nals must have a non-zero rise time. The unit step is shown in Figure 6.</w:t>
      </w:r>
    </w:p>
    <w:p w14:paraId="47902D80" w14:textId="77777777" w:rsidR="00F96E60" w:rsidRDefault="00F96E60" w:rsidP="00075C2D"/>
    <w:p w14:paraId="3B0129C1" w14:textId="77777777" w:rsidR="00F96E60" w:rsidRDefault="00F96E60" w:rsidP="00F96E60">
      <w:r w:rsidRPr="00052B82">
        <w:t xml:space="preserve">The derivative of a unit step is a unit impulse and the integral of an impulse with upper limit of t is a </w:t>
      </w:r>
      <w:r>
        <w:t xml:space="preserve">unit </w:t>
      </w:r>
      <w:r w:rsidRPr="00052B82">
        <w:t>step</w:t>
      </w:r>
      <w:r>
        <w:t>.</w:t>
      </w:r>
    </w:p>
    <w:p w14:paraId="36ABB48B" w14:textId="3779427B" w:rsidR="00F96E60" w:rsidRDefault="004A752A" w:rsidP="00F96E60">
      <w:r w:rsidRPr="004A752A">
        <w:rPr>
          <w:position w:val="-24"/>
        </w:rPr>
        <w:object w:dxaOrig="1380" w:dyaOrig="620" w14:anchorId="304405B2">
          <v:shape id="_x0000_i1035" type="#_x0000_t75" style="width:69pt;height:30.75pt" o:ole="">
            <v:imagedata r:id="rId32" o:title=""/>
          </v:shape>
          <o:OLEObject Type="Embed" ProgID="Equation.DSMT4" ShapeID="_x0000_i1035" DrawAspect="Content" ObjectID="_1797844046" r:id="rId33"/>
        </w:object>
      </w:r>
    </w:p>
    <w:p w14:paraId="743A13C2" w14:textId="19F84314" w:rsidR="00F96E60" w:rsidRDefault="004A752A" w:rsidP="00F96E60">
      <w:r w:rsidRPr="004A752A">
        <w:rPr>
          <w:position w:val="-30"/>
        </w:rPr>
        <w:object w:dxaOrig="1660" w:dyaOrig="740" w14:anchorId="50E7B9EC">
          <v:shape id="_x0000_i1036" type="#_x0000_t75" style="width:83.25pt;height:36.75pt" o:ole="">
            <v:imagedata r:id="rId34" o:title=""/>
          </v:shape>
          <o:OLEObject Type="Embed" ProgID="Equation.DSMT4" ShapeID="_x0000_i1036" DrawAspect="Content" ObjectID="_1797844047" r:id="rId35"/>
        </w:object>
      </w:r>
    </w:p>
    <w:p w14:paraId="69D229DD" w14:textId="77777777" w:rsidR="00F96E60" w:rsidRDefault="00F96E60" w:rsidP="00075C2D"/>
    <w:p w14:paraId="132F158E" w14:textId="212147E3" w:rsidR="00075C2D" w:rsidRDefault="006F4BC6" w:rsidP="00075C2D">
      <w:r w:rsidRPr="006F4BC6">
        <w:rPr>
          <w:noProof/>
        </w:rPr>
        <w:lastRenderedPageBreak/>
        <w:drawing>
          <wp:inline distT="0" distB="0" distL="0" distR="0" wp14:anchorId="26E4D958" wp14:editId="469D71BD">
            <wp:extent cx="3800475" cy="1895475"/>
            <wp:effectExtent l="0" t="0" r="0" b="9525"/>
            <wp:docPr id="937791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7B85E9A9" w14:textId="77777777" w:rsidR="00075C2D" w:rsidRPr="00583493" w:rsidRDefault="00075C2D" w:rsidP="00075C2D">
      <w:r>
        <w:t>Figure 6.</w:t>
      </w:r>
      <w:r w:rsidRPr="00583493">
        <w:t xml:space="preserve"> </w:t>
      </w:r>
      <w:r>
        <w:t>Unit Step</w:t>
      </w:r>
    </w:p>
    <w:p w14:paraId="3ACCCCFF" w14:textId="77777777" w:rsidR="00DE0876" w:rsidRDefault="00DE0876" w:rsidP="004603A4"/>
    <w:p w14:paraId="258B558C" w14:textId="37518A24" w:rsidR="00DE0876" w:rsidRPr="004603A4" w:rsidRDefault="00DE0876" w:rsidP="00DE0876">
      <w:pPr>
        <w:pStyle w:val="Heading2"/>
      </w:pPr>
      <w:r>
        <w:t>Pulse</w:t>
      </w:r>
    </w:p>
    <w:p w14:paraId="627AAF78" w14:textId="77777777" w:rsidR="00D36779" w:rsidRDefault="00AD2ABD" w:rsidP="00D36779">
      <w:r w:rsidRPr="006070B3">
        <w:t xml:space="preserve">A </w:t>
      </w:r>
      <w:r w:rsidR="00D36779">
        <w:t xml:space="preserve">continuous-time </w:t>
      </w:r>
      <w:r w:rsidRPr="006070B3">
        <w:t xml:space="preserve">pulse signal </w:t>
      </w:r>
      <w:r w:rsidR="00D36779">
        <w:t>is a signal that is one for t between zero and the pulse end and zero elsewhere. A pulse can be created using a difference of a step and a delayed step.</w:t>
      </w:r>
    </w:p>
    <w:p w14:paraId="1B0840CF" w14:textId="6BC87A22" w:rsidR="00D36779" w:rsidRDefault="00B364E7" w:rsidP="00AD2ABD">
      <w:r w:rsidRPr="004A752A">
        <w:rPr>
          <w:position w:val="-32"/>
        </w:rPr>
        <w:object w:dxaOrig="4260" w:dyaOrig="760" w14:anchorId="2A929B9D">
          <v:shape id="_x0000_i1037" type="#_x0000_t75" style="width:213pt;height:38.25pt" o:ole="">
            <v:imagedata r:id="rId37" o:title=""/>
          </v:shape>
          <o:OLEObject Type="Embed" ProgID="Equation.DSMT4" ShapeID="_x0000_i1037" DrawAspect="Content" ObjectID="_1797844048" r:id="rId38"/>
        </w:object>
      </w:r>
    </w:p>
    <w:p w14:paraId="641CBFDE" w14:textId="571F03EE" w:rsidR="00D36779" w:rsidRDefault="00D36779" w:rsidP="00AD2ABD">
      <w:r>
        <w:t>A pulse signal has a discontinuity at the start and end of the pulse. A pulse with a duration of one second is shown in Figure 7.</w:t>
      </w:r>
    </w:p>
    <w:p w14:paraId="607E38A4" w14:textId="1764920F" w:rsidR="00442CB8" w:rsidRDefault="006F4BC6" w:rsidP="00AD2ABD">
      <w:r w:rsidRPr="006F4BC6">
        <w:rPr>
          <w:noProof/>
        </w:rPr>
        <w:drawing>
          <wp:inline distT="0" distB="0" distL="0" distR="0" wp14:anchorId="57AB22BC" wp14:editId="60A0E456">
            <wp:extent cx="3800475" cy="1895475"/>
            <wp:effectExtent l="0" t="0" r="0" b="9525"/>
            <wp:docPr id="3581690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660CB822" w14:textId="504DED8D" w:rsidR="00D36779" w:rsidRPr="00583493" w:rsidRDefault="00D36779" w:rsidP="00D36779">
      <w:r>
        <w:t>Figure 7.</w:t>
      </w:r>
      <w:r w:rsidRPr="00583493">
        <w:t xml:space="preserve"> </w:t>
      </w:r>
      <w:r>
        <w:t>Unit Pulse with One Second Duration</w:t>
      </w:r>
    </w:p>
    <w:p w14:paraId="08261C0B" w14:textId="77777777" w:rsidR="00DE0876" w:rsidRDefault="00DE0876" w:rsidP="004603A4"/>
    <w:p w14:paraId="063A520E" w14:textId="392F89D3" w:rsidR="00DE0876" w:rsidRPr="004603A4" w:rsidRDefault="00DE0876" w:rsidP="00DE0876">
      <w:pPr>
        <w:pStyle w:val="Heading2"/>
      </w:pPr>
      <w:r>
        <w:t>Exponential</w:t>
      </w:r>
    </w:p>
    <w:p w14:paraId="72090948" w14:textId="05C5033D" w:rsidR="00E43568" w:rsidRDefault="00E43568" w:rsidP="00E43568">
      <w:r>
        <w:t xml:space="preserve">Exponential signals have the form </w:t>
      </w:r>
      <w:r w:rsidR="004A752A" w:rsidRPr="004A752A">
        <w:rPr>
          <w:position w:val="-14"/>
        </w:rPr>
        <w:object w:dxaOrig="960" w:dyaOrig="400" w14:anchorId="5F1B8E06">
          <v:shape id="_x0000_i1038" type="#_x0000_t75" style="width:48pt;height:20.25pt" o:ole="">
            <v:imagedata r:id="rId40" o:title=""/>
          </v:shape>
          <o:OLEObject Type="Embed" ProgID="Equation.DSMT4" ShapeID="_x0000_i1038" DrawAspect="Content" ObjectID="_1797844049" r:id="rId41"/>
        </w:object>
      </w:r>
      <w:r>
        <w:t>. The most common exponential signal typically encountered has r equal to Euler’s number (e). Exponential signals are often characterized in terms of their rate of increase or decrease (decay).</w:t>
      </w:r>
    </w:p>
    <w:p w14:paraId="09585C2A" w14:textId="77777777" w:rsidR="00E43568" w:rsidRDefault="00E43568" w:rsidP="00E43568"/>
    <w:p w14:paraId="47EA7A74" w14:textId="013FFEE1" w:rsidR="00E43568" w:rsidRDefault="00E43568" w:rsidP="00E43568">
      <w:r>
        <w:t xml:space="preserve">The signal </w:t>
      </w:r>
      <w:r w:rsidR="004A752A" w:rsidRPr="004A752A">
        <w:rPr>
          <w:position w:val="-14"/>
        </w:rPr>
        <w:object w:dxaOrig="1040" w:dyaOrig="400" w14:anchorId="77321A9B">
          <v:shape id="_x0000_i1039" type="#_x0000_t75" style="width:51.75pt;height:20.25pt" o:ole="">
            <v:imagedata r:id="rId42" o:title=""/>
          </v:shape>
          <o:OLEObject Type="Embed" ProgID="Equation.DSMT4" ShapeID="_x0000_i1039" DrawAspect="Content" ObjectID="_1797844050" r:id="rId43"/>
        </w:object>
      </w:r>
      <w:r>
        <w:t xml:space="preserve"> where a &gt; 0 is a decreasing exponential for t &gt; 0. The time constant of the exponential is</w:t>
      </w:r>
      <w:r w:rsidRPr="00F86E9F">
        <w:rPr>
          <w:rFonts w:ascii="Symbol" w:hAnsi="Symbol"/>
        </w:rPr>
        <w:t xml:space="preserve"> t</w:t>
      </w:r>
      <w:r>
        <w:t xml:space="preserve"> = 1/a. At one time constant, t = </w:t>
      </w:r>
      <w:r w:rsidRPr="00F86E9F">
        <w:rPr>
          <w:rFonts w:ascii="Symbol" w:hAnsi="Symbol"/>
        </w:rPr>
        <w:t xml:space="preserve"> t</w:t>
      </w:r>
      <w:r>
        <w:t xml:space="preserve"> = 1/a, the signal has decreased by 1/e (to around 37% of the initial value) and by five time constants the signal has decreased to less than 1% of the initial value. Figure 8 shows an exponential signal with a = 2. The signal has a time constant of </w:t>
      </w:r>
      <w:r w:rsidR="004A752A" w:rsidRPr="004A752A">
        <w:rPr>
          <w:position w:val="-6"/>
        </w:rPr>
        <w:object w:dxaOrig="1600" w:dyaOrig="279" w14:anchorId="429487A2">
          <v:shape id="_x0000_i1040" type="#_x0000_t75" style="width:80.25pt;height:14.25pt" o:ole="">
            <v:imagedata r:id="rId44" o:title=""/>
          </v:shape>
          <o:OLEObject Type="Embed" ProgID="Equation.DSMT4" ShapeID="_x0000_i1040" DrawAspect="Content" ObjectID="_1797844051" r:id="rId45"/>
        </w:object>
      </w:r>
      <w:r>
        <w:t>. The end time of the plot, 2s, corresponds to four time constants of the signal.</w:t>
      </w:r>
    </w:p>
    <w:p w14:paraId="41DA61B0" w14:textId="77777777" w:rsidR="00E43568" w:rsidRDefault="00E43568" w:rsidP="004603A4"/>
    <w:p w14:paraId="3CFAF337" w14:textId="5EEE2594" w:rsidR="00B77DB7" w:rsidRDefault="006F4BC6" w:rsidP="004603A4">
      <w:r w:rsidRPr="006F4BC6">
        <w:rPr>
          <w:noProof/>
        </w:rPr>
        <w:drawing>
          <wp:inline distT="0" distB="0" distL="0" distR="0" wp14:anchorId="510A5E8A" wp14:editId="149CD042">
            <wp:extent cx="3800475" cy="1895475"/>
            <wp:effectExtent l="0" t="0" r="0" b="9525"/>
            <wp:docPr id="6428235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275018BE" w14:textId="3E0CB347" w:rsidR="00E43568" w:rsidRDefault="00E43568" w:rsidP="00E43568">
      <w:r>
        <w:t>Figure 8. Exponential Signal with Time Constant 0.5 s</w:t>
      </w:r>
    </w:p>
    <w:p w14:paraId="0DD90D76" w14:textId="77777777" w:rsidR="00E43568" w:rsidRDefault="00E43568" w:rsidP="004603A4"/>
    <w:p w14:paraId="7AA52156" w14:textId="0DA22BA7" w:rsidR="00DE0876" w:rsidRPr="004603A4" w:rsidRDefault="00DE0876" w:rsidP="00DE0876">
      <w:pPr>
        <w:pStyle w:val="Heading2"/>
      </w:pPr>
      <w:r>
        <w:t>Sin</w:t>
      </w:r>
      <w:r w:rsidR="00BC5E9B">
        <w:t>u</w:t>
      </w:r>
      <w:r>
        <w:t>soidal</w:t>
      </w:r>
    </w:p>
    <w:p w14:paraId="1E989B2B" w14:textId="519E98E8" w:rsidR="002D2385" w:rsidRDefault="008A3FD1" w:rsidP="002D2385">
      <w:r>
        <w:t xml:space="preserve">A sinusoidal signal (cosine, sine) with a linear angle function has the form </w:t>
      </w:r>
      <w:r w:rsidR="004A752A" w:rsidRPr="004A752A">
        <w:rPr>
          <w:position w:val="-14"/>
        </w:rPr>
        <w:object w:dxaOrig="2040" w:dyaOrig="400" w14:anchorId="4B7E73F6">
          <v:shape id="_x0000_i1041" type="#_x0000_t75" style="width:102pt;height:20.25pt" o:ole="">
            <v:imagedata r:id="rId47" o:title=""/>
          </v:shape>
          <o:OLEObject Type="Embed" ProgID="Equation.DSMT4" ShapeID="_x0000_i1041" DrawAspect="Content" ObjectID="_1797844052" r:id="rId48"/>
        </w:object>
      </w:r>
      <w:r>
        <w:t xml:space="preserve">, </w:t>
      </w:r>
      <w:r w:rsidR="00332D55" w:rsidRPr="007C1AB4">
        <w:t xml:space="preserve">where A is the amplitude, </w:t>
      </w:r>
      <w:r w:rsidR="004A752A" w:rsidRPr="004A752A">
        <w:rPr>
          <w:position w:val="-6"/>
        </w:rPr>
        <w:object w:dxaOrig="240" w:dyaOrig="220" w14:anchorId="1BA341AB">
          <v:shape id="_x0000_i1042" type="#_x0000_t75" style="width:12pt;height:11.25pt" o:ole="">
            <v:imagedata r:id="rId49" o:title=""/>
          </v:shape>
          <o:OLEObject Type="Embed" ProgID="Equation.DSMT4" ShapeID="_x0000_i1042" DrawAspect="Content" ObjectID="_1797844053" r:id="rId50"/>
        </w:object>
      </w:r>
      <w:r w:rsidR="00332D55" w:rsidRPr="007C1AB4">
        <w:t xml:space="preserve"> is the radian frequency (radians/sec), and </w:t>
      </w:r>
      <w:r w:rsidR="004A752A" w:rsidRPr="004A752A">
        <w:rPr>
          <w:position w:val="-10"/>
        </w:rPr>
        <w:object w:dxaOrig="200" w:dyaOrig="320" w14:anchorId="732D0BAC">
          <v:shape id="_x0000_i1043" type="#_x0000_t75" style="width:9.75pt;height:15.75pt" o:ole="">
            <v:imagedata r:id="rId51" o:title=""/>
          </v:shape>
          <o:OLEObject Type="Embed" ProgID="Equation.DSMT4" ShapeID="_x0000_i1043" DrawAspect="Content" ObjectID="_1797844054" r:id="rId52"/>
        </w:object>
      </w:r>
      <w:r w:rsidR="00332D55">
        <w:t xml:space="preserve"> is the phase (radians).</w:t>
      </w:r>
      <w:r w:rsidR="002D2385">
        <w:t xml:space="preserve"> The sinusoidal signal </w:t>
      </w:r>
      <w:r w:rsidR="004A752A" w:rsidRPr="004A752A">
        <w:rPr>
          <w:position w:val="-14"/>
        </w:rPr>
        <w:object w:dxaOrig="1980" w:dyaOrig="400" w14:anchorId="140C652D">
          <v:shape id="_x0000_i1044" type="#_x0000_t75" style="width:99pt;height:20.25pt" o:ole="">
            <v:imagedata r:id="rId53" o:title=""/>
          </v:shape>
          <o:OLEObject Type="Embed" ProgID="Equation.DSMT4" ShapeID="_x0000_i1044" DrawAspect="Content" ObjectID="_1797844055" r:id="rId54"/>
        </w:object>
      </w:r>
      <w:r w:rsidR="002D2385">
        <w:t xml:space="preserve"> shown in Figure 9 has an amplitude of 1.5 and oscillates between -1.5 and -1.5 every </w:t>
      </w:r>
      <w:r w:rsidR="004A752A" w:rsidRPr="004A752A">
        <w:rPr>
          <w:position w:val="-6"/>
        </w:rPr>
        <w:object w:dxaOrig="1460" w:dyaOrig="279" w14:anchorId="5A3A1485">
          <v:shape id="_x0000_i1045" type="#_x0000_t75" style="width:72.75pt;height:14.25pt" o:ole="">
            <v:imagedata r:id="rId55" o:title=""/>
          </v:shape>
          <o:OLEObject Type="Embed" ProgID="Equation.DSMT4" ShapeID="_x0000_i1045" DrawAspect="Content" ObjectID="_1797844056" r:id="rId56"/>
        </w:object>
      </w:r>
      <w:r w:rsidR="002D2385">
        <w:t xml:space="preserve">. The radian frequency of the signal is </w:t>
      </w:r>
      <w:r w:rsidR="004A752A" w:rsidRPr="004A752A">
        <w:rPr>
          <w:position w:val="-6"/>
        </w:rPr>
        <w:object w:dxaOrig="859" w:dyaOrig="279" w14:anchorId="36E9295E">
          <v:shape id="_x0000_i1046" type="#_x0000_t75" style="width:42.75pt;height:14.25pt" o:ole="">
            <v:imagedata r:id="rId57" o:title=""/>
          </v:shape>
          <o:OLEObject Type="Embed" ProgID="Equation.DSMT4" ShapeID="_x0000_i1046" DrawAspect="Content" ObjectID="_1797844057" r:id="rId58"/>
        </w:object>
      </w:r>
      <w:r w:rsidR="002D2385">
        <w:t xml:space="preserve"> rad/s</w:t>
      </w:r>
      <w:r w:rsidR="002D2385" w:rsidRPr="007C1AB4">
        <w:t xml:space="preserve"> or </w:t>
      </w:r>
      <w:r w:rsidR="004A752A" w:rsidRPr="004A752A">
        <w:rPr>
          <w:position w:val="-24"/>
        </w:rPr>
        <w:object w:dxaOrig="1140" w:dyaOrig="620" w14:anchorId="508ADF3F">
          <v:shape id="_x0000_i1047" type="#_x0000_t75" style="width:57pt;height:30.75pt" o:ole="">
            <v:imagedata r:id="rId59" o:title=""/>
          </v:shape>
          <o:OLEObject Type="Embed" ProgID="Equation.DSMT4" ShapeID="_x0000_i1047" DrawAspect="Content" ObjectID="_1797844058" r:id="rId60"/>
        </w:object>
      </w:r>
      <w:r w:rsidR="002D2385">
        <w:t xml:space="preserve">Hz. The signal has a phase shift of </w:t>
      </w:r>
      <w:r w:rsidR="004A752A" w:rsidRPr="004A752A">
        <w:rPr>
          <w:position w:val="-10"/>
        </w:rPr>
        <w:object w:dxaOrig="560" w:dyaOrig="320" w14:anchorId="38D5A05D">
          <v:shape id="_x0000_i1048" type="#_x0000_t75" style="width:27.75pt;height:15.75pt" o:ole="">
            <v:imagedata r:id="rId61" o:title=""/>
          </v:shape>
          <o:OLEObject Type="Embed" ProgID="Equation.DSMT4" ShapeID="_x0000_i1048" DrawAspect="Content" ObjectID="_1797844059" r:id="rId62"/>
        </w:object>
      </w:r>
      <w:r w:rsidR="002D2385">
        <w:t xml:space="preserve"> radians.</w:t>
      </w:r>
    </w:p>
    <w:p w14:paraId="4E0C4B2D" w14:textId="11D31A40" w:rsidR="002D2385" w:rsidRDefault="006F4BC6" w:rsidP="00332D55">
      <w:r w:rsidRPr="006F4BC6">
        <w:rPr>
          <w:noProof/>
        </w:rPr>
        <w:drawing>
          <wp:inline distT="0" distB="0" distL="0" distR="0" wp14:anchorId="7E79173A" wp14:editId="1645E0F0">
            <wp:extent cx="3800475" cy="1895475"/>
            <wp:effectExtent l="0" t="0" r="0" b="9525"/>
            <wp:docPr id="5508278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3A9A438D" w14:textId="4B1E45D9" w:rsidR="00635572" w:rsidRDefault="00635572" w:rsidP="00635572">
      <w:r>
        <w:t>Figure 9. Sinusoidal Signal with Amplitude 1.5 and Period 0.2 s</w:t>
      </w:r>
    </w:p>
    <w:p w14:paraId="5A5B2592" w14:textId="77777777" w:rsidR="00237FBF" w:rsidRDefault="00237FBF" w:rsidP="004603A4"/>
    <w:p w14:paraId="21999FD3" w14:textId="780C682F" w:rsidR="00DE0876" w:rsidRPr="004603A4" w:rsidRDefault="00DE0876" w:rsidP="00DE0876">
      <w:pPr>
        <w:pStyle w:val="Heading2"/>
      </w:pPr>
      <w:r>
        <w:t>One-</w:t>
      </w:r>
      <w:r w:rsidR="007C2CEC">
        <w:t>s</w:t>
      </w:r>
      <w:r>
        <w:t>ided, Two-sided, Finite Duration Signals</w:t>
      </w:r>
    </w:p>
    <w:p w14:paraId="16DC73B5" w14:textId="6ABFD6D6" w:rsidR="000B204D" w:rsidRDefault="000B204D" w:rsidP="000B204D">
      <w:r w:rsidRPr="00D14059">
        <w:t xml:space="preserve">A two-sided signal is </w:t>
      </w:r>
      <w:r>
        <w:t>non-zero for all time</w:t>
      </w:r>
      <w:r w:rsidRPr="00D14059">
        <w:t xml:space="preserve">, </w:t>
      </w:r>
      <w:r w:rsidRPr="004A752A">
        <w:rPr>
          <w:position w:val="-6"/>
        </w:rPr>
        <w:object w:dxaOrig="1100" w:dyaOrig="240" w14:anchorId="32F52116">
          <v:shape id="_x0000_i1049" type="#_x0000_t75" style="width:54.75pt;height:12pt" o:ole="">
            <v:imagedata r:id="rId64" o:title=""/>
          </v:shape>
          <o:OLEObject Type="Embed" ProgID="Equation.DSMT4" ShapeID="_x0000_i1049" DrawAspect="Content" ObjectID="_1797844060" r:id="rId65"/>
        </w:object>
      </w:r>
      <w:r w:rsidR="00EA6C59">
        <w:t xml:space="preserve">. The sinusoidal signal </w:t>
      </w:r>
      <w:r w:rsidR="00EA6C59" w:rsidRPr="004A752A">
        <w:rPr>
          <w:position w:val="-14"/>
        </w:rPr>
        <w:object w:dxaOrig="1980" w:dyaOrig="400" w14:anchorId="707A0297">
          <v:shape id="_x0000_i1050" type="#_x0000_t75" style="width:99pt;height:20.25pt" o:ole="">
            <v:imagedata r:id="rId66" o:title=""/>
          </v:shape>
          <o:OLEObject Type="Embed" ProgID="Equation.DSMT4" ShapeID="_x0000_i1050" DrawAspect="Content" ObjectID="_1797844061" r:id="rId67"/>
        </w:object>
      </w:r>
      <w:r w:rsidR="00EA6C59">
        <w:t xml:space="preserve"> shown in Figure 9 is a two-sided signal.  </w:t>
      </w:r>
      <w:r w:rsidR="007B7C55">
        <w:t xml:space="preserve">A signal that is multiplied by a step is a </w:t>
      </w:r>
      <w:r>
        <w:t>one</w:t>
      </w:r>
      <w:r w:rsidR="007B7C55">
        <w:t>-sided signal and a signal multiplied by a pulse is a finite duration signal.</w:t>
      </w:r>
      <w:r>
        <w:t xml:space="preserve"> </w:t>
      </w:r>
      <w:r w:rsidRPr="00D14059">
        <w:t xml:space="preserve">A right-sided signal is </w:t>
      </w:r>
      <w:r>
        <w:t xml:space="preserve">nonzero </w:t>
      </w:r>
      <w:r w:rsidRPr="00D14059">
        <w:t xml:space="preserve">for </w:t>
      </w:r>
      <w:r w:rsidRPr="004A752A">
        <w:rPr>
          <w:position w:val="-12"/>
        </w:rPr>
        <w:object w:dxaOrig="499" w:dyaOrig="360" w14:anchorId="7E65B353">
          <v:shape id="_x0000_i1051" type="#_x0000_t75" style="width:24.75pt;height:18pt" o:ole="">
            <v:imagedata r:id="rId68" o:title=""/>
          </v:shape>
          <o:OLEObject Type="Embed" ProgID="Equation.DSMT4" ShapeID="_x0000_i1051" DrawAspect="Content" ObjectID="_1797844062" r:id="rId69"/>
        </w:object>
      </w:r>
      <w:r w:rsidRPr="00D14059">
        <w:t xml:space="preserve"> and is zero otherwise. A left-sided signal is</w:t>
      </w:r>
      <w:r>
        <w:t xml:space="preserve"> nonzero</w:t>
      </w:r>
      <w:r w:rsidRPr="00D14059">
        <w:t xml:space="preserve"> for </w:t>
      </w:r>
      <w:r w:rsidRPr="004A752A">
        <w:rPr>
          <w:position w:val="-12"/>
        </w:rPr>
        <w:object w:dxaOrig="499" w:dyaOrig="360" w14:anchorId="1E9D629A">
          <v:shape id="_x0000_i1052" type="#_x0000_t75" style="width:24.75pt;height:18pt" o:ole="">
            <v:imagedata r:id="rId70" o:title=""/>
          </v:shape>
          <o:OLEObject Type="Embed" ProgID="Equation.DSMT4" ShapeID="_x0000_i1052" DrawAspect="Content" ObjectID="_1797844063" r:id="rId71"/>
        </w:object>
      </w:r>
      <w:r w:rsidRPr="00D14059">
        <w:t xml:space="preserve"> and is zero otherwise. </w:t>
      </w:r>
    </w:p>
    <w:p w14:paraId="657BDBE6" w14:textId="77777777" w:rsidR="009C6A07" w:rsidRDefault="009C6A07" w:rsidP="007B7C55"/>
    <w:p w14:paraId="05F85E52" w14:textId="1A62B8C2" w:rsidR="000B204D" w:rsidRDefault="00EA6C59" w:rsidP="007B7C55">
      <w:r>
        <w:lastRenderedPageBreak/>
        <w:t>T</w:t>
      </w:r>
      <w:r w:rsidR="009C6A07">
        <w:t xml:space="preserve">he signal </w:t>
      </w:r>
      <w:r w:rsidR="004A752A" w:rsidRPr="004A752A">
        <w:rPr>
          <w:position w:val="-14"/>
        </w:rPr>
        <w:object w:dxaOrig="2420" w:dyaOrig="400" w14:anchorId="45FA7602">
          <v:shape id="_x0000_i1053" type="#_x0000_t75" style="width:120.75pt;height:20.25pt" o:ole="">
            <v:imagedata r:id="rId72" o:title=""/>
          </v:shape>
          <o:OLEObject Type="Embed" ProgID="Equation.DSMT4" ShapeID="_x0000_i1053" DrawAspect="Content" ObjectID="_1797844064" r:id="rId73"/>
        </w:object>
      </w:r>
      <w:r w:rsidR="009C6A07">
        <w:t xml:space="preserve"> is a right-sided signal that is non-zero for </w:t>
      </w:r>
      <w:r w:rsidRPr="00EA6C59">
        <w:rPr>
          <w:position w:val="-6"/>
        </w:rPr>
        <w:object w:dxaOrig="499" w:dyaOrig="279" w14:anchorId="5E08294E">
          <v:shape id="_x0000_i1054" type="#_x0000_t75" style="width:24.75pt;height:14.25pt" o:ole="">
            <v:imagedata r:id="rId74" o:title=""/>
          </v:shape>
          <o:OLEObject Type="Embed" ProgID="Equation.DSMT4" ShapeID="_x0000_i1054" DrawAspect="Content" ObjectID="_1797844065" r:id="rId75"/>
        </w:object>
      </w:r>
      <w:r>
        <w:t xml:space="preserve"> </w:t>
      </w:r>
      <w:r w:rsidR="009C6A07">
        <w:t xml:space="preserve">and the signal </w:t>
      </w:r>
      <w:r w:rsidR="004A752A" w:rsidRPr="004A752A">
        <w:rPr>
          <w:position w:val="-16"/>
        </w:rPr>
        <w:object w:dxaOrig="3700" w:dyaOrig="440" w14:anchorId="18AD2CE5">
          <v:shape id="_x0000_i1055" type="#_x0000_t75" style="width:185.25pt;height:21.75pt" o:ole="">
            <v:imagedata r:id="rId76" o:title=""/>
          </v:shape>
          <o:OLEObject Type="Embed" ProgID="Equation.DSMT4" ShapeID="_x0000_i1055" DrawAspect="Content" ObjectID="_1797844066" r:id="rId77"/>
        </w:object>
      </w:r>
      <w:r w:rsidR="009C6A07">
        <w:t xml:space="preserve"> is a finite duration signal that is only non-zero for </w:t>
      </w:r>
      <w:r w:rsidRPr="00EA6C59">
        <w:rPr>
          <w:position w:val="-6"/>
        </w:rPr>
        <w:object w:dxaOrig="1020" w:dyaOrig="279" w14:anchorId="474843FC">
          <v:shape id="_x0000_i1056" type="#_x0000_t75" style="width:51pt;height:14.25pt" o:ole="">
            <v:imagedata r:id="rId78" o:title=""/>
          </v:shape>
          <o:OLEObject Type="Embed" ProgID="Equation.DSMT4" ShapeID="_x0000_i1056" DrawAspect="Content" ObjectID="_1797844067" r:id="rId79"/>
        </w:object>
      </w:r>
      <w:r w:rsidR="009C6A07">
        <w:t>.</w:t>
      </w:r>
    </w:p>
    <w:p w14:paraId="1216773F" w14:textId="67467A35" w:rsidR="007B7C55" w:rsidRDefault="00935FC8" w:rsidP="007B7C55">
      <w:r w:rsidRPr="00935FC8">
        <w:rPr>
          <w:noProof/>
        </w:rPr>
        <w:drawing>
          <wp:inline distT="0" distB="0" distL="0" distR="0" wp14:anchorId="1AA84E63" wp14:editId="46708FB9">
            <wp:extent cx="3800475" cy="1895475"/>
            <wp:effectExtent l="0" t="0" r="0" b="9525"/>
            <wp:docPr id="15169125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02E956D3" w14:textId="06B04AEC" w:rsidR="007B7C55" w:rsidRDefault="007B7C55" w:rsidP="007B7C55">
      <w:r>
        <w:t>Figure 1</w:t>
      </w:r>
      <w:r w:rsidR="009C6A07">
        <w:t>0</w:t>
      </w:r>
      <w:r>
        <w:t xml:space="preserve">. </w:t>
      </w:r>
      <w:r w:rsidR="009C6A07">
        <w:t>Right-Sided</w:t>
      </w:r>
      <w:r>
        <w:t xml:space="preserve"> Signal</w:t>
      </w:r>
    </w:p>
    <w:p w14:paraId="62B45353" w14:textId="17DEC15B" w:rsidR="00F96E60" w:rsidRDefault="00935FC8" w:rsidP="00122C63">
      <w:r w:rsidRPr="00935FC8">
        <w:rPr>
          <w:noProof/>
        </w:rPr>
        <w:drawing>
          <wp:inline distT="0" distB="0" distL="0" distR="0" wp14:anchorId="146FE9A9" wp14:editId="7C8510B4">
            <wp:extent cx="3800475" cy="1895475"/>
            <wp:effectExtent l="0" t="0" r="0" b="9525"/>
            <wp:docPr id="20625152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20A7CC74" w14:textId="45AD937E" w:rsidR="009C6A07" w:rsidRDefault="009C6A07" w:rsidP="009C6A07">
      <w:r>
        <w:t>Figure 11. Finite Duration Signal</w:t>
      </w:r>
    </w:p>
    <w:p w14:paraId="76F3E114" w14:textId="77777777" w:rsidR="008A5311" w:rsidRDefault="008A5311" w:rsidP="00122C63"/>
    <w:p w14:paraId="2EFC565B" w14:textId="1CDD9EFD" w:rsidR="00967AC4" w:rsidRDefault="006F1DDE" w:rsidP="00014C5D">
      <w:pPr>
        <w:pStyle w:val="Heading2"/>
      </w:pPr>
      <w:r>
        <w:t xml:space="preserve">Signal </w:t>
      </w:r>
      <w:r w:rsidR="00014C5D">
        <w:t>Properties</w:t>
      </w:r>
    </w:p>
    <w:p w14:paraId="2B6DDCE5" w14:textId="239D2567" w:rsidR="00014C5D" w:rsidRDefault="00014C5D" w:rsidP="00014C5D">
      <w:pPr>
        <w:pStyle w:val="Heading3"/>
      </w:pPr>
      <w:r>
        <w:t>Continuous Signals</w:t>
      </w:r>
    </w:p>
    <w:p w14:paraId="213BAFF6" w14:textId="6DB8F415" w:rsidR="00102D05" w:rsidRDefault="00102D05" w:rsidP="00102D05">
      <w:r>
        <w:t xml:space="preserve">A continuous-time signal </w:t>
      </w:r>
      <w:r w:rsidRPr="004A752A">
        <w:rPr>
          <w:position w:val="-14"/>
        </w:rPr>
        <w:object w:dxaOrig="480" w:dyaOrig="400" w14:anchorId="53FDEA9D">
          <v:shape id="_x0000_i1057" type="#_x0000_t75" style="width:24pt;height:20.25pt" o:ole="">
            <v:imagedata r:id="rId82" o:title=""/>
          </v:shape>
          <o:OLEObject Type="Embed" ProgID="Equation.DSMT4" ShapeID="_x0000_i1057" DrawAspect="Content" ObjectID="_1797844068" r:id="rId83"/>
        </w:object>
      </w:r>
      <w:r>
        <w:t xml:space="preserve"> is continuous at a time </w:t>
      </w:r>
      <w:r w:rsidRPr="004A752A">
        <w:rPr>
          <w:position w:val="-12"/>
        </w:rPr>
        <w:object w:dxaOrig="180" w:dyaOrig="360" w14:anchorId="35442481">
          <v:shape id="_x0000_i1058" type="#_x0000_t75" style="width:9pt;height:18pt" o:ole="">
            <v:imagedata r:id="rId84" o:title=""/>
          </v:shape>
          <o:OLEObject Type="Embed" ProgID="Equation.DSMT4" ShapeID="_x0000_i1058" DrawAspect="Content" ObjectID="_1797844069" r:id="rId85"/>
        </w:object>
      </w:r>
      <w:r>
        <w:t xml:space="preserve"> if </w:t>
      </w:r>
      <w:r w:rsidRPr="004A752A">
        <w:rPr>
          <w:position w:val="-12"/>
        </w:rPr>
        <w:object w:dxaOrig="1900" w:dyaOrig="360" w14:anchorId="12394374">
          <v:shape id="_x0000_i1059" type="#_x0000_t75" style="width:95.25pt;height:18pt" o:ole="">
            <v:imagedata r:id="rId86" o:title=""/>
          </v:shape>
          <o:OLEObject Type="Embed" ProgID="Equation.DSMT4" ShapeID="_x0000_i1059" DrawAspect="Content" ObjectID="_1797844070" r:id="rId87"/>
        </w:object>
      </w:r>
      <w:r>
        <w:t xml:space="preserve"> for an infinitesimally small value of</w:t>
      </w:r>
      <w:r w:rsidRPr="00025957">
        <w:rPr>
          <w:position w:val="-4"/>
        </w:rPr>
        <w:object w:dxaOrig="220" w:dyaOrig="260" w14:anchorId="39DD83C5">
          <v:shape id="_x0000_i1060" type="#_x0000_t75" style="width:11.25pt;height:12.75pt" o:ole="">
            <v:imagedata r:id="rId88" o:title=""/>
          </v:shape>
          <o:OLEObject Type="Embed" ProgID="Equation.DSMT4" ShapeID="_x0000_i1060" DrawAspect="Content" ObjectID="_1797844071" r:id="rId89"/>
        </w:object>
      </w:r>
      <w:r>
        <w:t>. A signal that is continuous for all time is called a continuous signal (different meaning than continuous-time signal).</w:t>
      </w:r>
    </w:p>
    <w:p w14:paraId="09DA269E" w14:textId="77777777" w:rsidR="00102D05" w:rsidRDefault="00102D05" w:rsidP="00102D05"/>
    <w:p w14:paraId="3BAA82A7" w14:textId="3CD43A39" w:rsidR="00102D05" w:rsidRDefault="00203650" w:rsidP="00102D05">
      <w:r>
        <w:t>A</w:t>
      </w:r>
      <w:r w:rsidR="00102D05">
        <w:t xml:space="preserve"> signal </w:t>
      </w:r>
      <w:r w:rsidR="00102D05" w:rsidRPr="004A752A">
        <w:rPr>
          <w:position w:val="-14"/>
        </w:rPr>
        <w:object w:dxaOrig="480" w:dyaOrig="400" w14:anchorId="04BCE2FB">
          <v:shape id="_x0000_i1061" type="#_x0000_t75" style="width:24pt;height:20.25pt" o:ole="">
            <v:imagedata r:id="rId82" o:title=""/>
          </v:shape>
          <o:OLEObject Type="Embed" ProgID="Equation.DSMT4" ShapeID="_x0000_i1061" DrawAspect="Content" ObjectID="_1797844072" r:id="rId90"/>
        </w:object>
      </w:r>
      <w:r w:rsidR="00102D05">
        <w:t xml:space="preserve"> is discontinuous at a time </w:t>
      </w:r>
      <w:r w:rsidR="00102D05" w:rsidRPr="004A752A">
        <w:rPr>
          <w:position w:val="-12"/>
        </w:rPr>
        <w:object w:dxaOrig="180" w:dyaOrig="360" w14:anchorId="78BF4B24">
          <v:shape id="_x0000_i1062" type="#_x0000_t75" style="width:9pt;height:18pt" o:ole="">
            <v:imagedata r:id="rId91" o:title=""/>
          </v:shape>
          <o:OLEObject Type="Embed" ProgID="Equation.DSMT4" ShapeID="_x0000_i1062" DrawAspect="Content" ObjectID="_1797844073" r:id="rId92"/>
        </w:object>
      </w:r>
      <w:r w:rsidR="00102D05">
        <w:t xml:space="preserve"> if </w:t>
      </w:r>
      <w:r w:rsidR="00102D05" w:rsidRPr="004A752A">
        <w:rPr>
          <w:position w:val="-12"/>
        </w:rPr>
        <w:object w:dxaOrig="1900" w:dyaOrig="360" w14:anchorId="5DB29957">
          <v:shape id="_x0000_i1063" type="#_x0000_t75" style="width:95.25pt;height:18pt" o:ole="">
            <v:imagedata r:id="rId93" o:title=""/>
          </v:shape>
          <o:OLEObject Type="Embed" ProgID="Equation.DSMT4" ShapeID="_x0000_i1063" DrawAspect="Content" ObjectID="_1797844074" r:id="rId94"/>
        </w:object>
      </w:r>
      <w:r w:rsidR="00102D05">
        <w:t xml:space="preserve"> for an infinitesimally small value </w:t>
      </w:r>
      <w:r w:rsidR="00102D05" w:rsidRPr="00025957">
        <w:rPr>
          <w:position w:val="-4"/>
        </w:rPr>
        <w:object w:dxaOrig="220" w:dyaOrig="260" w14:anchorId="27B199B7">
          <v:shape id="_x0000_i1064" type="#_x0000_t75" style="width:11.25pt;height:12.75pt" o:ole="">
            <v:imagedata r:id="rId95" o:title=""/>
          </v:shape>
          <o:OLEObject Type="Embed" ProgID="Equation.DSMT4" ShapeID="_x0000_i1064" DrawAspect="Content" ObjectID="_1797844075" r:id="rId96"/>
        </w:object>
      </w:r>
      <w:r w:rsidR="00102D05">
        <w:t xml:space="preserve"> (signal has a jump at time </w:t>
      </w:r>
      <w:r w:rsidR="00102D05" w:rsidRPr="004A752A">
        <w:rPr>
          <w:position w:val="-12"/>
        </w:rPr>
        <w:object w:dxaOrig="180" w:dyaOrig="360" w14:anchorId="6362C5AA">
          <v:shape id="_x0000_i1065" type="#_x0000_t75" style="width:9pt;height:18pt" o:ole="">
            <v:imagedata r:id="rId97" o:title=""/>
          </v:shape>
          <o:OLEObject Type="Embed" ProgID="Equation.DSMT4" ShapeID="_x0000_i1065" DrawAspect="Content" ObjectID="_1797844076" r:id="rId98"/>
        </w:object>
      </w:r>
      <w:r w:rsidR="00102D05">
        <w:t xml:space="preserve">). </w:t>
      </w:r>
      <w:r w:rsidR="00191042">
        <w:t xml:space="preserve">The </w:t>
      </w:r>
      <w:r w:rsidR="00102D05">
        <w:t xml:space="preserve">unit step </w:t>
      </w:r>
      <w:r w:rsidR="00102D05" w:rsidRPr="004A752A">
        <w:rPr>
          <w:position w:val="-10"/>
        </w:rPr>
        <w:object w:dxaOrig="440" w:dyaOrig="320" w14:anchorId="5F45EFD6">
          <v:shape id="_x0000_i1066" type="#_x0000_t75" style="width:21.75pt;height:15.75pt" o:ole="">
            <v:imagedata r:id="rId99" o:title=""/>
          </v:shape>
          <o:OLEObject Type="Embed" ProgID="Equation.DSMT4" ShapeID="_x0000_i1066" DrawAspect="Content" ObjectID="_1797844077" r:id="rId100"/>
        </w:object>
      </w:r>
      <w:r w:rsidR="00102D05">
        <w:t xml:space="preserve"> has a discontinuity at time </w:t>
      </w:r>
      <w:r w:rsidR="00102D05" w:rsidRPr="004A752A">
        <w:rPr>
          <w:position w:val="-6"/>
        </w:rPr>
        <w:object w:dxaOrig="620" w:dyaOrig="279" w14:anchorId="190EBFDC">
          <v:shape id="_x0000_i1067" type="#_x0000_t75" style="width:30.75pt;height:14.25pt" o:ole="">
            <v:imagedata r:id="rId101" o:title=""/>
          </v:shape>
          <o:OLEObject Type="Embed" ProgID="Equation.DSMT4" ShapeID="_x0000_i1067" DrawAspect="Content" ObjectID="_1797844078" r:id="rId102"/>
        </w:object>
      </w:r>
      <w:r w:rsidR="00102D05">
        <w:t xml:space="preserve">; </w:t>
      </w:r>
      <w:r w:rsidR="00102D05" w:rsidRPr="004A752A">
        <w:rPr>
          <w:position w:val="-10"/>
        </w:rPr>
        <w:object w:dxaOrig="1020" w:dyaOrig="320" w14:anchorId="65E3099A">
          <v:shape id="_x0000_i1068" type="#_x0000_t75" style="width:51pt;height:15.75pt" o:ole="">
            <v:imagedata r:id="rId103" o:title=""/>
          </v:shape>
          <o:OLEObject Type="Embed" ProgID="Equation.DSMT4" ShapeID="_x0000_i1068" DrawAspect="Content" ObjectID="_1797844079" r:id="rId104"/>
        </w:object>
      </w:r>
      <w:r w:rsidR="00102D05">
        <w:t xml:space="preserve"> and </w:t>
      </w:r>
      <w:r w:rsidR="00102D05" w:rsidRPr="004A752A">
        <w:rPr>
          <w:position w:val="-10"/>
        </w:rPr>
        <w:object w:dxaOrig="840" w:dyaOrig="320" w14:anchorId="51F43901">
          <v:shape id="_x0000_i1069" type="#_x0000_t75" style="width:42pt;height:15.75pt" o:ole="">
            <v:imagedata r:id="rId105" o:title=""/>
          </v:shape>
          <o:OLEObject Type="Embed" ProgID="Equation.DSMT4" ShapeID="_x0000_i1069" DrawAspect="Content" ObjectID="_1797844080" r:id="rId106"/>
        </w:object>
      </w:r>
      <w:r w:rsidR="00102D05">
        <w:t>.</w:t>
      </w:r>
    </w:p>
    <w:p w14:paraId="4E677122" w14:textId="77777777" w:rsidR="00102D05" w:rsidRDefault="00102D05" w:rsidP="00102D05"/>
    <w:p w14:paraId="18804653" w14:textId="7FBC924C" w:rsidR="00102D05" w:rsidRPr="00B52132" w:rsidRDefault="00102D05" w:rsidP="00102D05">
      <w:r>
        <w:t xml:space="preserve">A signal that has a finite number </w:t>
      </w:r>
      <w:r>
        <w:rPr>
          <w:rFonts w:cstheme="minorHAnsi"/>
        </w:rPr>
        <w:t>of discontinuities (is continuous except at a countable number of times) is a piecewise continuous signal.</w:t>
      </w:r>
      <w:r w:rsidR="00191042">
        <w:rPr>
          <w:rFonts w:cstheme="minorHAnsi"/>
        </w:rPr>
        <w:t xml:space="preserve"> The </w:t>
      </w:r>
      <w:r>
        <w:rPr>
          <w:rFonts w:cstheme="minorHAnsi"/>
        </w:rPr>
        <w:t>step is a piecewise continuous signal.</w:t>
      </w:r>
    </w:p>
    <w:p w14:paraId="05E7FB61" w14:textId="77777777" w:rsidR="00014C5D" w:rsidRDefault="00014C5D" w:rsidP="00967AC4"/>
    <w:p w14:paraId="7572EC37" w14:textId="77777777" w:rsidR="00967AC4" w:rsidRDefault="00967AC4" w:rsidP="00967AC4">
      <w:pPr>
        <w:pStyle w:val="Heading3"/>
        <w:rPr>
          <w:noProof/>
        </w:rPr>
      </w:pPr>
      <w:r>
        <w:rPr>
          <w:noProof/>
        </w:rPr>
        <w:lastRenderedPageBreak/>
        <w:t>Periodic Signals</w:t>
      </w:r>
    </w:p>
    <w:p w14:paraId="26310F28" w14:textId="05D0E2A7" w:rsidR="0038606C" w:rsidRDefault="00191042" w:rsidP="00191042">
      <w:r>
        <w:t xml:space="preserve">A continuous-time signal </w:t>
      </w:r>
      <w:r w:rsidRPr="004A752A">
        <w:rPr>
          <w:position w:val="-14"/>
        </w:rPr>
        <w:object w:dxaOrig="480" w:dyaOrig="400" w14:anchorId="5A791904">
          <v:shape id="_x0000_i1070" type="#_x0000_t75" style="width:24pt;height:20.25pt" o:ole="">
            <v:imagedata r:id="rId107" o:title=""/>
          </v:shape>
          <o:OLEObject Type="Embed" ProgID="Equation.DSMT4" ShapeID="_x0000_i1070" DrawAspect="Content" ObjectID="_1797844081" r:id="rId108"/>
        </w:object>
      </w:r>
      <w:r>
        <w:t xml:space="preserve"> is periodic if there is a value T such that </w:t>
      </w:r>
      <w:r w:rsidRPr="004A752A">
        <w:rPr>
          <w:position w:val="-14"/>
        </w:rPr>
        <w:object w:dxaOrig="1500" w:dyaOrig="400" w14:anchorId="72C194A7">
          <v:shape id="_x0000_i1071" type="#_x0000_t75" style="width:75pt;height:20.25pt" o:ole="">
            <v:imagedata r:id="rId109" o:title=""/>
          </v:shape>
          <o:OLEObject Type="Embed" ProgID="Equation.DSMT4" ShapeID="_x0000_i1071" DrawAspect="Content" ObjectID="_1797844082" r:id="rId110"/>
        </w:object>
      </w:r>
      <w:r>
        <w:t xml:space="preserve"> for all time t. The fundamental period </w:t>
      </w:r>
      <w:r w:rsidRPr="004A752A">
        <w:rPr>
          <w:position w:val="-12"/>
        </w:rPr>
        <w:object w:dxaOrig="260" w:dyaOrig="360" w14:anchorId="0770C195">
          <v:shape id="_x0000_i1072" type="#_x0000_t75" style="width:12.75pt;height:18pt" o:ole="">
            <v:imagedata r:id="rId111" o:title=""/>
          </v:shape>
          <o:OLEObject Type="Embed" ProgID="Equation.DSMT4" ShapeID="_x0000_i1072" DrawAspect="Content" ObjectID="_1797844083" r:id="rId112"/>
        </w:object>
      </w:r>
      <w:r>
        <w:t xml:space="preserve"> is the smallest value of T for which </w:t>
      </w:r>
      <w:r w:rsidRPr="004A752A">
        <w:rPr>
          <w:position w:val="-14"/>
        </w:rPr>
        <w:object w:dxaOrig="1500" w:dyaOrig="400" w14:anchorId="0BBF2ECC">
          <v:shape id="_x0000_i1073" type="#_x0000_t75" style="width:75pt;height:20.25pt" o:ole="">
            <v:imagedata r:id="rId113" o:title=""/>
          </v:shape>
          <o:OLEObject Type="Embed" ProgID="Equation.DSMT4" ShapeID="_x0000_i1073" DrawAspect="Content" ObjectID="_1797844084" r:id="rId114"/>
        </w:object>
      </w:r>
      <w:r>
        <w:t>.</w:t>
      </w:r>
      <w:r w:rsidR="009C74D3">
        <w:t xml:space="preserve"> </w:t>
      </w:r>
      <w:r>
        <w:t>Sinusoidal signals (cos, sin, complex exponential) are periodic signals as are square waves (pulse trains).</w:t>
      </w:r>
      <w:r w:rsidR="0038606C">
        <w:t xml:space="preserve"> A signal that is not periodic is aperiodic.</w:t>
      </w:r>
    </w:p>
    <w:p w14:paraId="4B1CE6D4" w14:textId="77777777" w:rsidR="0038606C" w:rsidRDefault="0038606C" w:rsidP="00191042"/>
    <w:p w14:paraId="7EDCDD03" w14:textId="2ECBFD28" w:rsidR="00191042" w:rsidRDefault="00191042" w:rsidP="00191042">
      <w:r>
        <w:t xml:space="preserve">The continuous-time signal </w:t>
      </w:r>
      <w:r w:rsidR="008A29E1" w:rsidRPr="004A752A">
        <w:rPr>
          <w:position w:val="-14"/>
        </w:rPr>
        <w:object w:dxaOrig="1700" w:dyaOrig="400" w14:anchorId="2F8E8181">
          <v:shape id="_x0000_i1074" type="#_x0000_t75" style="width:84.75pt;height:20.25pt" o:ole="">
            <v:imagedata r:id="rId115" o:title=""/>
          </v:shape>
          <o:OLEObject Type="Embed" ProgID="Equation.DSMT4" ShapeID="_x0000_i1074" DrawAspect="Content" ObjectID="_1797844085" r:id="rId116"/>
        </w:object>
      </w:r>
      <w:r w:rsidR="008A29E1">
        <w:t xml:space="preserve"> </w:t>
      </w:r>
      <w:r>
        <w:t xml:space="preserve">is sinusoidal with frequency </w:t>
      </w:r>
      <w:r w:rsidRPr="004A752A">
        <w:rPr>
          <w:position w:val="-6"/>
        </w:rPr>
        <w:object w:dxaOrig="880" w:dyaOrig="279" w14:anchorId="18FBFAB5">
          <v:shape id="_x0000_i1075" type="#_x0000_t75" style="width:44.25pt;height:14.25pt" o:ole="">
            <v:imagedata r:id="rId117" o:title=""/>
          </v:shape>
          <o:OLEObject Type="Embed" ProgID="Equation.DSMT4" ShapeID="_x0000_i1075" DrawAspect="Content" ObjectID="_1797844086" r:id="rId118"/>
        </w:object>
      </w:r>
      <w:r>
        <w:t xml:space="preserve"> rad/s (10 Hz). The signal </w:t>
      </w:r>
      <w:r w:rsidR="008A29E1" w:rsidRPr="004A752A">
        <w:rPr>
          <w:position w:val="-14"/>
        </w:rPr>
        <w:object w:dxaOrig="1700" w:dyaOrig="400" w14:anchorId="3FD8EC07">
          <v:shape id="_x0000_i1076" type="#_x0000_t75" style="width:84.75pt;height:20.25pt" o:ole="">
            <v:imagedata r:id="rId115" o:title=""/>
          </v:shape>
          <o:OLEObject Type="Embed" ProgID="Equation.DSMT4" ShapeID="_x0000_i1076" DrawAspect="Content" ObjectID="_1797844087" r:id="rId119"/>
        </w:object>
      </w:r>
      <w:r>
        <w:t xml:space="preserve"> repeats itself every </w:t>
      </w:r>
      <w:r w:rsidRPr="004A752A">
        <w:rPr>
          <w:position w:val="-6"/>
        </w:rPr>
        <w:object w:dxaOrig="859" w:dyaOrig="279" w14:anchorId="0D6DF86D">
          <v:shape id="_x0000_i1077" type="#_x0000_t75" style="width:42.75pt;height:14.25pt" o:ole="">
            <v:imagedata r:id="rId120" o:title=""/>
          </v:shape>
          <o:OLEObject Type="Embed" ProgID="Equation.DSMT4" ShapeID="_x0000_i1077" DrawAspect="Content" ObjectID="_1797844088" r:id="rId121"/>
        </w:object>
      </w:r>
      <w:r>
        <w:t>; it also repeats itself every 0.2s, every 0.3s, etc.</w:t>
      </w:r>
      <w:r w:rsidR="008A29E1">
        <w:t>,</w:t>
      </w:r>
      <w:r>
        <w:t xml:space="preserve"> but the smallest period of repetition is </w:t>
      </w:r>
      <w:r w:rsidRPr="004A752A">
        <w:rPr>
          <w:position w:val="-6"/>
        </w:rPr>
        <w:object w:dxaOrig="859" w:dyaOrig="279" w14:anchorId="4EE037C7">
          <v:shape id="_x0000_i1078" type="#_x0000_t75" style="width:42.75pt;height:14.25pt" o:ole="">
            <v:imagedata r:id="rId122" o:title=""/>
          </v:shape>
          <o:OLEObject Type="Embed" ProgID="Equation.DSMT4" ShapeID="_x0000_i1078" DrawAspect="Content" ObjectID="_1797844089" r:id="rId123"/>
        </w:object>
      </w:r>
      <w:r>
        <w:t>.</w:t>
      </w:r>
    </w:p>
    <w:p w14:paraId="53AEFC75" w14:textId="323AC868" w:rsidR="008A29E1" w:rsidRDefault="000422BE" w:rsidP="00191042">
      <w:r w:rsidRPr="004A752A">
        <w:rPr>
          <w:position w:val="-14"/>
        </w:rPr>
        <w:object w:dxaOrig="1700" w:dyaOrig="400" w14:anchorId="1BAF6177">
          <v:shape id="_x0000_i1079" type="#_x0000_t75" style="width:84.75pt;height:20.25pt" o:ole="">
            <v:imagedata r:id="rId115" o:title=""/>
          </v:shape>
          <o:OLEObject Type="Embed" ProgID="Equation.DSMT4" ShapeID="_x0000_i1079" DrawAspect="Content" ObjectID="_1797844090" r:id="rId124"/>
        </w:object>
      </w:r>
    </w:p>
    <w:p w14:paraId="5FA3DD33" w14:textId="2F292F22" w:rsidR="008A29E1" w:rsidRDefault="000422BE" w:rsidP="00191042">
      <w:r w:rsidRPr="000422BE">
        <w:rPr>
          <w:position w:val="-16"/>
        </w:rPr>
        <w:object w:dxaOrig="5820" w:dyaOrig="440" w14:anchorId="0179917D">
          <v:shape id="_x0000_i1080" type="#_x0000_t75" style="width:290.25pt;height:22.5pt" o:ole="">
            <v:imagedata r:id="rId125" o:title=""/>
          </v:shape>
          <o:OLEObject Type="Embed" ProgID="Equation.DSMT4" ShapeID="_x0000_i1080" DrawAspect="Content" ObjectID="_1797844091" r:id="rId126"/>
        </w:object>
      </w:r>
    </w:p>
    <w:p w14:paraId="6327409A" w14:textId="77777777" w:rsidR="00191042" w:rsidRDefault="00191042" w:rsidP="00967AC4"/>
    <w:p w14:paraId="12D775CA" w14:textId="77777777" w:rsidR="00195DDC" w:rsidRDefault="00195DDC" w:rsidP="00195DDC">
      <w:pPr>
        <w:pStyle w:val="Heading3"/>
      </w:pPr>
      <w:r>
        <w:t>Even and Odd Functions</w:t>
      </w:r>
    </w:p>
    <w:p w14:paraId="6ECE7669" w14:textId="10CC42EB" w:rsidR="00195DDC" w:rsidRDefault="00195DDC" w:rsidP="00195DDC">
      <w:r>
        <w:t xml:space="preserve">A function </w:t>
      </w:r>
      <w:r w:rsidRPr="004A752A">
        <w:rPr>
          <w:position w:val="-14"/>
        </w:rPr>
        <w:object w:dxaOrig="540" w:dyaOrig="400" w14:anchorId="1F89C1BD">
          <v:shape id="_x0000_i1081" type="#_x0000_t75" style="width:27pt;height:20.25pt" o:ole="">
            <v:imagedata r:id="rId127" o:title=""/>
          </v:shape>
          <o:OLEObject Type="Embed" ProgID="Equation.DSMT4" ShapeID="_x0000_i1081" DrawAspect="Content" ObjectID="_1797844092" r:id="rId128"/>
        </w:object>
      </w:r>
      <w:r>
        <w:t xml:space="preserve"> is even if </w:t>
      </w:r>
      <w:r w:rsidRPr="004A752A">
        <w:rPr>
          <w:position w:val="-14"/>
        </w:rPr>
        <w:object w:dxaOrig="1359" w:dyaOrig="400" w14:anchorId="2E241D79">
          <v:shape id="_x0000_i1082" type="#_x0000_t75" style="width:68.25pt;height:20.25pt" o:ole="">
            <v:imagedata r:id="rId129" o:title=""/>
          </v:shape>
          <o:OLEObject Type="Embed" ProgID="Equation.DSMT4" ShapeID="_x0000_i1082" DrawAspect="Content" ObjectID="_1797844093" r:id="rId130"/>
        </w:object>
      </w:r>
      <w:r>
        <w:t xml:space="preserve">. Even functions are symmetric about the y-axis. A function </w:t>
      </w:r>
      <w:r w:rsidRPr="004A752A">
        <w:rPr>
          <w:position w:val="-14"/>
        </w:rPr>
        <w:object w:dxaOrig="540" w:dyaOrig="400" w14:anchorId="761B4FAB">
          <v:shape id="_x0000_i1083" type="#_x0000_t75" style="width:27pt;height:20.25pt" o:ole="">
            <v:imagedata r:id="rId127" o:title=""/>
          </v:shape>
          <o:OLEObject Type="Embed" ProgID="Equation.DSMT4" ShapeID="_x0000_i1083" DrawAspect="Content" ObjectID="_1797844094" r:id="rId131"/>
        </w:object>
      </w:r>
      <w:r>
        <w:t xml:space="preserve"> is odd if </w:t>
      </w:r>
      <w:r w:rsidRPr="004A752A">
        <w:rPr>
          <w:position w:val="-14"/>
        </w:rPr>
        <w:object w:dxaOrig="1500" w:dyaOrig="400" w14:anchorId="3A8B736A">
          <v:shape id="_x0000_i1084" type="#_x0000_t75" style="width:75pt;height:20.25pt" o:ole="">
            <v:imagedata r:id="rId132" o:title=""/>
          </v:shape>
          <o:OLEObject Type="Embed" ProgID="Equation.DSMT4" ShapeID="_x0000_i1084" DrawAspect="Content" ObjectID="_1797844095" r:id="rId133"/>
        </w:object>
      </w:r>
      <w:r>
        <w:t>. The cosine function is an example of an even function, and the sine function is an example of an odd function.</w:t>
      </w:r>
    </w:p>
    <w:p w14:paraId="01A1848C" w14:textId="77777777" w:rsidR="00195DDC" w:rsidRDefault="00195DDC" w:rsidP="00195DDC"/>
    <w:p w14:paraId="75E3E5B7" w14:textId="77777777" w:rsidR="00DC7695" w:rsidRDefault="00DC7695" w:rsidP="00DC7695">
      <w:r>
        <w:t>A signal can be expressed as a sum of even and odd components:</w:t>
      </w:r>
    </w:p>
    <w:p w14:paraId="42F0A64D" w14:textId="77777777" w:rsidR="00DC7695" w:rsidRDefault="00DC7695" w:rsidP="00DC7695">
      <w:r w:rsidRPr="00B42CE0">
        <w:rPr>
          <w:position w:val="-16"/>
        </w:rPr>
        <w:object w:dxaOrig="3940" w:dyaOrig="440" w14:anchorId="45FC1DFD">
          <v:shape id="_x0000_i1085" type="#_x0000_t75" style="width:197.25pt;height:21.75pt" o:ole="">
            <v:imagedata r:id="rId134" o:title=""/>
          </v:shape>
          <o:OLEObject Type="Embed" ProgID="Equation.DSMT4" ShapeID="_x0000_i1085" DrawAspect="Content" ObjectID="_1797844096" r:id="rId135"/>
        </w:object>
      </w:r>
    </w:p>
    <w:p w14:paraId="2528A587" w14:textId="77777777" w:rsidR="00DC7695" w:rsidRDefault="00DC7695" w:rsidP="00DC7695">
      <w:r>
        <w:t xml:space="preserve">Where </w:t>
      </w:r>
      <w:r w:rsidRPr="00B42CE0">
        <w:rPr>
          <w:position w:val="-16"/>
        </w:rPr>
        <w:object w:dxaOrig="1579" w:dyaOrig="440" w14:anchorId="741750CB">
          <v:shape id="_x0000_i1086" type="#_x0000_t75" style="width:78.75pt;height:21.75pt" o:ole="">
            <v:imagedata r:id="rId136" o:title=""/>
          </v:shape>
          <o:OLEObject Type="Embed" ProgID="Equation.DSMT4" ShapeID="_x0000_i1086" DrawAspect="Content" ObjectID="_1797844097" r:id="rId137"/>
        </w:object>
      </w:r>
      <w:r>
        <w:t xml:space="preserve"> is the even portion and </w:t>
      </w:r>
      <w:r w:rsidRPr="00B42CE0">
        <w:rPr>
          <w:position w:val="-16"/>
        </w:rPr>
        <w:object w:dxaOrig="1579" w:dyaOrig="440" w14:anchorId="3D836C70">
          <v:shape id="_x0000_i1087" type="#_x0000_t75" style="width:78.75pt;height:21.75pt" o:ole="">
            <v:imagedata r:id="rId138" o:title=""/>
          </v:shape>
          <o:OLEObject Type="Embed" ProgID="Equation.DSMT4" ShapeID="_x0000_i1087" DrawAspect="Content" ObjectID="_1797844098" r:id="rId139"/>
        </w:object>
      </w:r>
      <w:r>
        <w:t xml:space="preserve"> is the odd portion.</w:t>
      </w:r>
    </w:p>
    <w:p w14:paraId="1334C6C7" w14:textId="77777777" w:rsidR="00DC7695" w:rsidRDefault="00DC7695" w:rsidP="00195DDC"/>
    <w:p w14:paraId="2C669FA4" w14:textId="77777777" w:rsidR="00195DDC" w:rsidRDefault="00195DDC" w:rsidP="00195DDC">
      <w:r>
        <w:t>The sum or difference of even functions is also an even function. The sum or difference of odd functions is also an odd function. The product or quotient of two even or two odd functions is an even function. The product or quotient of an even function and an odd function is an odd function.</w:t>
      </w:r>
    </w:p>
    <w:p w14:paraId="330857C8" w14:textId="77777777" w:rsidR="00DC7695" w:rsidRDefault="00DC7695" w:rsidP="00195DDC"/>
    <w:p w14:paraId="1EE5387D" w14:textId="77777777" w:rsidR="00772662" w:rsidRDefault="00772662" w:rsidP="00772662">
      <w:pPr>
        <w:pStyle w:val="Heading3"/>
      </w:pPr>
      <w:r>
        <w:t>Sampling Property of Impulse</w:t>
      </w:r>
    </w:p>
    <w:p w14:paraId="2178C0FE" w14:textId="33C23B1D" w:rsidR="007420A3" w:rsidRDefault="00772662" w:rsidP="00772662">
      <w:r>
        <w:t>A function multiplied by an impulse</w:t>
      </w:r>
      <w:r w:rsidRPr="00904CCC">
        <w:t xml:space="preserve"> </w:t>
      </w:r>
      <w:r w:rsidRPr="001B124A">
        <w:t xml:space="preserve">at </w:t>
      </w:r>
      <w:r w:rsidRPr="004A752A">
        <w:rPr>
          <w:position w:val="-12"/>
        </w:rPr>
        <w:object w:dxaOrig="220" w:dyaOrig="360" w14:anchorId="759C2274">
          <v:shape id="_x0000_i1088" type="#_x0000_t75" style="width:11.25pt;height:18pt" o:ole="">
            <v:imagedata r:id="rId140" o:title=""/>
          </v:shape>
          <o:OLEObject Type="Embed" ProgID="Equation.DSMT4" ShapeID="_x0000_i1088" DrawAspect="Content" ObjectID="_1797844099" r:id="rId141"/>
        </w:object>
      </w:r>
      <w:r w:rsidRPr="001B124A">
        <w:t xml:space="preserve"> is an impulse at </w:t>
      </w:r>
      <w:r w:rsidRPr="004A752A">
        <w:rPr>
          <w:position w:val="-12"/>
        </w:rPr>
        <w:object w:dxaOrig="220" w:dyaOrig="360" w14:anchorId="01E2BE85">
          <v:shape id="_x0000_i1089" type="#_x0000_t75" style="width:11.25pt;height:18pt" o:ole="">
            <v:imagedata r:id="rId142" o:title=""/>
          </v:shape>
          <o:OLEObject Type="Embed" ProgID="Equation.DSMT4" ShapeID="_x0000_i1089" DrawAspect="Content" ObjectID="_1797844100" r:id="rId143"/>
        </w:object>
      </w:r>
      <w:r w:rsidRPr="001B124A">
        <w:t xml:space="preserve"> scaled by the function evaluated at </w:t>
      </w:r>
      <w:r w:rsidRPr="004A752A">
        <w:rPr>
          <w:position w:val="-12"/>
        </w:rPr>
        <w:object w:dxaOrig="220" w:dyaOrig="360" w14:anchorId="72B3A9E3">
          <v:shape id="_x0000_i1090" type="#_x0000_t75" style="width:11.25pt;height:18pt" o:ole="">
            <v:imagedata r:id="rId144" o:title=""/>
          </v:shape>
          <o:OLEObject Type="Embed" ProgID="Equation.DSMT4" ShapeID="_x0000_i1090" DrawAspect="Content" ObjectID="_1797844101" r:id="rId145"/>
        </w:object>
      </w:r>
      <w:r w:rsidR="007420A3">
        <w:t xml:space="preserve">, </w:t>
      </w:r>
      <w:r w:rsidRPr="004A752A">
        <w:rPr>
          <w:position w:val="-14"/>
        </w:rPr>
        <w:object w:dxaOrig="2980" w:dyaOrig="400" w14:anchorId="718964CC">
          <v:shape id="_x0000_i1091" type="#_x0000_t75" style="width:149.25pt;height:20.25pt" o:ole="">
            <v:imagedata r:id="rId146" o:title=""/>
          </v:shape>
          <o:OLEObject Type="Embed" ProgID="Equation.DSMT4" ShapeID="_x0000_i1091" DrawAspect="Content" ObjectID="_1797844102" r:id="rId147"/>
        </w:object>
      </w:r>
      <w:r>
        <w:t>.</w:t>
      </w:r>
    </w:p>
    <w:p w14:paraId="652799A9" w14:textId="4128D0A6" w:rsidR="00772662" w:rsidRPr="001B124A" w:rsidRDefault="00772662" w:rsidP="00772662">
      <w:r>
        <w:t xml:space="preserve">For </w:t>
      </w:r>
      <w:r w:rsidRPr="001B124A">
        <w:t>example</w:t>
      </w:r>
      <w:r w:rsidR="007420A3">
        <w:t xml:space="preserve">, a right-sided exponential </w:t>
      </w:r>
      <w:r w:rsidR="007420A3" w:rsidRPr="004A752A">
        <w:rPr>
          <w:position w:val="-14"/>
        </w:rPr>
        <w:object w:dxaOrig="800" w:dyaOrig="400" w14:anchorId="47DA78E1">
          <v:shape id="_x0000_i1092" type="#_x0000_t75" style="width:39.75pt;height:20.25pt" o:ole="">
            <v:imagedata r:id="rId148" o:title=""/>
          </v:shape>
          <o:OLEObject Type="Embed" ProgID="Equation.DSMT4" ShapeID="_x0000_i1092" DrawAspect="Content" ObjectID="_1797844103" r:id="rId149"/>
        </w:object>
      </w:r>
      <w:r w:rsidR="007420A3">
        <w:t xml:space="preserve"> multiplied by a delayed impulse </w:t>
      </w:r>
      <w:r w:rsidR="007420A3" w:rsidRPr="004A752A">
        <w:rPr>
          <w:position w:val="-14"/>
        </w:rPr>
        <w:object w:dxaOrig="820" w:dyaOrig="400" w14:anchorId="7D074F9F">
          <v:shape id="_x0000_i1093" type="#_x0000_t75" style="width:41.25pt;height:20.25pt" o:ole="">
            <v:imagedata r:id="rId150" o:title=""/>
          </v:shape>
          <o:OLEObject Type="Embed" ProgID="Equation.DSMT4" ShapeID="_x0000_i1093" DrawAspect="Content" ObjectID="_1797844104" r:id="rId151"/>
        </w:object>
      </w:r>
      <w:r w:rsidR="007420A3">
        <w:t xml:space="preserve"> gives</w:t>
      </w:r>
    </w:p>
    <w:p w14:paraId="3B3ECD40" w14:textId="49252145" w:rsidR="00772662" w:rsidRDefault="007420A3" w:rsidP="00772662">
      <w:r w:rsidRPr="004A752A">
        <w:rPr>
          <w:position w:val="-14"/>
        </w:rPr>
        <w:object w:dxaOrig="6800" w:dyaOrig="400" w14:anchorId="3EECD647">
          <v:shape id="_x0000_i1094" type="#_x0000_t75" style="width:340.5pt;height:20.25pt" o:ole="">
            <v:imagedata r:id="rId152" o:title=""/>
          </v:shape>
          <o:OLEObject Type="Embed" ProgID="Equation.DSMT4" ShapeID="_x0000_i1094" DrawAspect="Content" ObjectID="_1797844105" r:id="rId153"/>
        </w:object>
      </w:r>
    </w:p>
    <w:p w14:paraId="6925488E" w14:textId="77777777" w:rsidR="00076C00" w:rsidRDefault="00076C00" w:rsidP="00195DDC"/>
    <w:p w14:paraId="3BB83C95" w14:textId="77777777" w:rsidR="00076C00" w:rsidRDefault="00076C00" w:rsidP="00076C00">
      <w:pPr>
        <w:pStyle w:val="Heading3"/>
        <w:rPr>
          <w:noProof/>
        </w:rPr>
      </w:pPr>
      <w:r>
        <w:rPr>
          <w:noProof/>
        </w:rPr>
        <w:t>Signal Energy and Power</w:t>
      </w:r>
    </w:p>
    <w:p w14:paraId="25F8F04E" w14:textId="77777777" w:rsidR="00076C00" w:rsidRDefault="00076C00" w:rsidP="00076C00">
      <w:r>
        <w:t xml:space="preserve">The energy E of a signal x(t) is </w:t>
      </w:r>
    </w:p>
    <w:p w14:paraId="5A27A173" w14:textId="77777777" w:rsidR="00076C00" w:rsidRDefault="00076C00" w:rsidP="00076C00">
      <w:r w:rsidRPr="00B42CE0">
        <w:rPr>
          <w:position w:val="-30"/>
        </w:rPr>
        <w:object w:dxaOrig="1480" w:dyaOrig="740" w14:anchorId="44276723">
          <v:shape id="_x0000_i1095" type="#_x0000_t75" style="width:74.25pt;height:36.75pt" o:ole="">
            <v:imagedata r:id="rId154" o:title=""/>
          </v:shape>
          <o:OLEObject Type="Embed" ProgID="Equation.DSMT4" ShapeID="_x0000_i1095" DrawAspect="Content" ObjectID="_1797844106" r:id="rId155"/>
        </w:object>
      </w:r>
    </w:p>
    <w:p w14:paraId="3D698CB3" w14:textId="121457F6" w:rsidR="00076C00" w:rsidRDefault="00076C00" w:rsidP="00076C00">
      <w:r>
        <w:t xml:space="preserve">For the signal energy to be finite, the signal amplitude must approach 0 as </w:t>
      </w:r>
      <w:r w:rsidRPr="00B42CE0">
        <w:rPr>
          <w:position w:val="-6"/>
        </w:rPr>
        <w:object w:dxaOrig="800" w:dyaOrig="240" w14:anchorId="36AC892D">
          <v:shape id="_x0000_i1096" type="#_x0000_t75" style="width:39.75pt;height:12pt" o:ole="">
            <v:imagedata r:id="rId156" o:title=""/>
          </v:shape>
          <o:OLEObject Type="Embed" ProgID="Equation.DSMT4" ShapeID="_x0000_i1096" DrawAspect="Content" ObjectID="_1797844107" r:id="rId157"/>
        </w:object>
      </w:r>
      <w:r>
        <w:t xml:space="preserve"> and </w:t>
      </w:r>
      <w:r w:rsidRPr="00B42CE0">
        <w:rPr>
          <w:position w:val="-6"/>
        </w:rPr>
        <w:object w:dxaOrig="660" w:dyaOrig="240" w14:anchorId="14174690">
          <v:shape id="_x0000_i1097" type="#_x0000_t75" style="width:33pt;height:12pt" o:ole="">
            <v:imagedata r:id="rId158" o:title=""/>
          </v:shape>
          <o:OLEObject Type="Embed" ProgID="Equation.DSMT4" ShapeID="_x0000_i1097" DrawAspect="Content" ObjectID="_1797844108" r:id="rId159"/>
        </w:object>
      </w:r>
      <w:r>
        <w:t>. Generally</w:t>
      </w:r>
      <w:r w:rsidR="00B91A60">
        <w:t>,</w:t>
      </w:r>
      <w:r>
        <w:t xml:space="preserve"> this means, the signal is either finite-duration or one sided and decreasing.</w:t>
      </w:r>
    </w:p>
    <w:p w14:paraId="1547734A" w14:textId="77777777" w:rsidR="00076C00" w:rsidRDefault="00076C00" w:rsidP="00076C00"/>
    <w:p w14:paraId="711EA390" w14:textId="77777777" w:rsidR="00076C00" w:rsidRDefault="00076C00" w:rsidP="00076C00">
      <w:r>
        <w:t>The signal power is the time average of the signal energy</w:t>
      </w:r>
    </w:p>
    <w:p w14:paraId="3F75C8AB" w14:textId="77777777" w:rsidR="00076C00" w:rsidRDefault="00076C00" w:rsidP="00076C00">
      <w:r w:rsidRPr="00B42CE0">
        <w:rPr>
          <w:position w:val="-32"/>
        </w:rPr>
        <w:object w:dxaOrig="2200" w:dyaOrig="760" w14:anchorId="5BFAB32A">
          <v:shape id="_x0000_i1098" type="#_x0000_t75" style="width:110.25pt;height:38.25pt" o:ole="">
            <v:imagedata r:id="rId160" o:title=""/>
          </v:shape>
          <o:OLEObject Type="Embed" ProgID="Equation.DSMT4" ShapeID="_x0000_i1098" DrawAspect="Content" ObjectID="_1797844109" r:id="rId161"/>
        </w:object>
      </w:r>
    </w:p>
    <w:p w14:paraId="24A01D9E" w14:textId="77777777" w:rsidR="00076C00" w:rsidRDefault="00076C00" w:rsidP="00076C00">
      <w:r>
        <w:t>The signal power is the square of the signal rms value. For the signal power to be finite, the signal must be periodic or statistically regular.</w:t>
      </w:r>
    </w:p>
    <w:p w14:paraId="2D9CF38B" w14:textId="77777777" w:rsidR="00076C00" w:rsidRDefault="00076C00" w:rsidP="00076C00"/>
    <w:p w14:paraId="7937D75C" w14:textId="77777777" w:rsidR="00076C00" w:rsidRDefault="00076C00" w:rsidP="00076C00">
      <w:r>
        <w:t>A signal that has finite energy is an energy signal and a signal that has finite and non-zero power is a power signal.</w:t>
      </w:r>
    </w:p>
    <w:p w14:paraId="6E4DE9A4" w14:textId="77777777" w:rsidR="00076C00" w:rsidRDefault="00076C00" w:rsidP="00076C00"/>
    <w:p w14:paraId="3E093748" w14:textId="77777777" w:rsidR="00076C00" w:rsidRDefault="00076C00" w:rsidP="00076C00">
      <w:r>
        <w:t>Note the energy and power here are measures of signal size and not the actual signal energy or power as they ignore the effect of the load. In addition, the units of energy and power here are not consistent with the typical units of energy and power but for signal comparisons the notion of energy and power here is useful.</w:t>
      </w:r>
    </w:p>
    <w:p w14:paraId="72893DC7" w14:textId="77777777" w:rsidR="00076C00" w:rsidRDefault="00076C00" w:rsidP="00195DDC"/>
    <w:p w14:paraId="4F574FF7" w14:textId="58948CF6" w:rsidR="00967AC4" w:rsidRPr="00967AC4" w:rsidRDefault="002A28DA" w:rsidP="002A28DA">
      <w:pPr>
        <w:pStyle w:val="Heading2"/>
      </w:pPr>
      <w:r>
        <w:t>Signal Operations</w:t>
      </w:r>
    </w:p>
    <w:p w14:paraId="22864C27" w14:textId="28D2BC37" w:rsidR="008A5311" w:rsidRDefault="00C70869" w:rsidP="00C70869">
      <w:pPr>
        <w:pStyle w:val="Heading3"/>
        <w:rPr>
          <w:noProof/>
        </w:rPr>
      </w:pPr>
      <w:r>
        <w:rPr>
          <w:noProof/>
        </w:rPr>
        <w:t>Time Shifting</w:t>
      </w:r>
    </w:p>
    <w:p w14:paraId="779967A8" w14:textId="13B8F55E" w:rsidR="00342D33" w:rsidRPr="006070B3" w:rsidRDefault="00C70869" w:rsidP="00342D33">
      <w:r>
        <w:t>A time shifted continuous-time signal is shifted either to the left (advanced) or right (delayed) in time.</w:t>
      </w:r>
      <w:r w:rsidR="00342D33">
        <w:t xml:space="preserve"> </w:t>
      </w:r>
      <w:r w:rsidR="003D492D">
        <w:t xml:space="preserve">A shifted impulse, </w:t>
      </w:r>
      <w:r w:rsidR="003D492D" w:rsidRPr="004A752A">
        <w:rPr>
          <w:position w:val="-14"/>
        </w:rPr>
        <w:object w:dxaOrig="900" w:dyaOrig="400" w14:anchorId="43302DDE">
          <v:shape id="_x0000_i1099" type="#_x0000_t75" style="width:45pt;height:20.25pt" o:ole="">
            <v:imagedata r:id="rId162" o:title=""/>
          </v:shape>
          <o:OLEObject Type="Embed" ProgID="Equation.DSMT4" ShapeID="_x0000_i1099" DrawAspect="Content" ObjectID="_1797844110" r:id="rId163"/>
        </w:object>
      </w:r>
      <w:r w:rsidR="003D492D">
        <w:t xml:space="preserve">, </w:t>
      </w:r>
      <w:r w:rsidR="003D492D" w:rsidRPr="00CB031F">
        <w:t xml:space="preserve">has an area of one concentrated at </w:t>
      </w:r>
      <w:r w:rsidR="003D492D" w:rsidRPr="004A752A">
        <w:rPr>
          <w:position w:val="-12"/>
        </w:rPr>
        <w:object w:dxaOrig="220" w:dyaOrig="360" w14:anchorId="2A5C68E1">
          <v:shape id="_x0000_i1100" type="#_x0000_t75" style="width:11.25pt;height:18pt" o:ole="">
            <v:imagedata r:id="rId164" o:title=""/>
          </v:shape>
          <o:OLEObject Type="Embed" ProgID="Equation.DSMT4" ShapeID="_x0000_i1100" DrawAspect="Content" ObjectID="_1797844111" r:id="rId165"/>
        </w:object>
      </w:r>
      <w:r w:rsidR="003D492D" w:rsidRPr="00CB031F">
        <w:t xml:space="preserve"> rather than 0.</w:t>
      </w:r>
      <w:r w:rsidR="003D492D">
        <w:t xml:space="preserve"> </w:t>
      </w:r>
      <w:r w:rsidR="00342D33" w:rsidRPr="006070B3">
        <w:t>A shifted unit step</w:t>
      </w:r>
      <w:r w:rsidR="003D492D">
        <w:t xml:space="preserve">, </w:t>
      </w:r>
      <w:r w:rsidR="00342D33" w:rsidRPr="004A752A">
        <w:rPr>
          <w:position w:val="-14"/>
        </w:rPr>
        <w:object w:dxaOrig="880" w:dyaOrig="400" w14:anchorId="78DAA1F8">
          <v:shape id="_x0000_i1101" type="#_x0000_t75" style="width:44.25pt;height:20.25pt" o:ole="">
            <v:imagedata r:id="rId166" o:title=""/>
          </v:shape>
          <o:OLEObject Type="Embed" ProgID="Equation.DSMT4" ShapeID="_x0000_i1101" DrawAspect="Content" ObjectID="_1797844112" r:id="rId167"/>
        </w:object>
      </w:r>
      <w:r w:rsidR="003D492D">
        <w:t>,</w:t>
      </w:r>
      <w:r w:rsidR="00342D33" w:rsidRPr="006070B3">
        <w:t xml:space="preserve"> is defined by</w:t>
      </w:r>
    </w:p>
    <w:p w14:paraId="532AA0C6" w14:textId="0B7E4B9C" w:rsidR="00342D33" w:rsidRPr="006070B3" w:rsidRDefault="00342D33" w:rsidP="00342D33">
      <w:r w:rsidRPr="004A752A">
        <w:rPr>
          <w:position w:val="-32"/>
        </w:rPr>
        <w:object w:dxaOrig="2020" w:dyaOrig="760" w14:anchorId="7684AF9C">
          <v:shape id="_x0000_i1102" type="#_x0000_t75" style="width:101.25pt;height:38.25pt" o:ole="">
            <v:imagedata r:id="rId168" o:title=""/>
          </v:shape>
          <o:OLEObject Type="Embed" ProgID="Equation.DSMT4" ShapeID="_x0000_i1102" DrawAspect="Content" ObjectID="_1797844113" r:id="rId169"/>
        </w:object>
      </w:r>
    </w:p>
    <w:p w14:paraId="2566B8CD" w14:textId="02493131" w:rsidR="00342D33" w:rsidRPr="006070B3" w:rsidRDefault="00342D33" w:rsidP="00342D33">
      <w:r w:rsidRPr="006070B3">
        <w:t xml:space="preserve">For example, </w:t>
      </w:r>
      <w:r w:rsidRPr="004A752A">
        <w:rPr>
          <w:position w:val="-10"/>
        </w:rPr>
        <w:object w:dxaOrig="760" w:dyaOrig="320" w14:anchorId="5B51F213">
          <v:shape id="_x0000_i1103" type="#_x0000_t75" style="width:38.25pt;height:15.75pt" o:ole="">
            <v:imagedata r:id="rId170" o:title=""/>
          </v:shape>
          <o:OLEObject Type="Embed" ProgID="Equation.DSMT4" ShapeID="_x0000_i1103" DrawAspect="Content" ObjectID="_1797844114" r:id="rId171"/>
        </w:object>
      </w:r>
      <w:r w:rsidRPr="006070B3">
        <w:t xml:space="preserve"> is a step shifted right (delayed) by 5 seconds and </w:t>
      </w:r>
      <w:r w:rsidRPr="004A752A">
        <w:rPr>
          <w:position w:val="-10"/>
        </w:rPr>
        <w:object w:dxaOrig="960" w:dyaOrig="320" w14:anchorId="71C0AD39">
          <v:shape id="_x0000_i1104" type="#_x0000_t75" style="width:48pt;height:15.75pt" o:ole="">
            <v:imagedata r:id="rId172" o:title=""/>
          </v:shape>
          <o:OLEObject Type="Embed" ProgID="Equation.DSMT4" ShapeID="_x0000_i1104" DrawAspect="Content" ObjectID="_1797844115" r:id="rId173"/>
        </w:object>
      </w:r>
      <w:r w:rsidRPr="006070B3">
        <w:t xml:space="preserve"> is a step shifted to the left (advanced) by 2.5 seconds.</w:t>
      </w:r>
    </w:p>
    <w:p w14:paraId="70CC6763" w14:textId="2AEBB861" w:rsidR="00342D33" w:rsidRDefault="00342D33" w:rsidP="00342D33">
      <w:r w:rsidRPr="004A752A">
        <w:rPr>
          <w:position w:val="-30"/>
        </w:rPr>
        <w:object w:dxaOrig="3340" w:dyaOrig="720" w14:anchorId="07C25A3F">
          <v:shape id="_x0000_i1105" type="#_x0000_t75" style="width:167.25pt;height:36pt" o:ole="">
            <v:imagedata r:id="rId174" o:title=""/>
          </v:shape>
          <o:OLEObject Type="Embed" ProgID="Equation.DSMT4" ShapeID="_x0000_i1105" DrawAspect="Content" ObjectID="_1797844116" r:id="rId175"/>
        </w:object>
      </w:r>
      <w:r w:rsidRPr="006070B3">
        <w:tab/>
      </w:r>
      <w:r w:rsidRPr="006070B3">
        <w:tab/>
      </w:r>
      <w:r w:rsidRPr="004A752A">
        <w:rPr>
          <w:position w:val="-30"/>
        </w:rPr>
        <w:object w:dxaOrig="2400" w:dyaOrig="720" w14:anchorId="460CE426">
          <v:shape id="_x0000_i1106" type="#_x0000_t75" style="width:120pt;height:36pt" o:ole="">
            <v:imagedata r:id="rId176" o:title=""/>
          </v:shape>
          <o:OLEObject Type="Embed" ProgID="Equation.DSMT4" ShapeID="_x0000_i1106" DrawAspect="Content" ObjectID="_1797844117" r:id="rId177"/>
        </w:object>
      </w:r>
    </w:p>
    <w:p w14:paraId="6373EDEB" w14:textId="249BCAF5" w:rsidR="00342D33" w:rsidRDefault="00076FFF" w:rsidP="00C70869">
      <w:r>
        <w:t xml:space="preserve">The signal </w:t>
      </w:r>
      <w:r w:rsidR="00662FC8" w:rsidRPr="00B42CE0">
        <w:rPr>
          <w:position w:val="-16"/>
        </w:rPr>
        <w:object w:dxaOrig="3960" w:dyaOrig="440" w14:anchorId="366C45A4">
          <v:shape id="_x0000_i1107" type="#_x0000_t75" style="width:198pt;height:21.75pt" o:ole="">
            <v:imagedata r:id="rId178" o:title=""/>
          </v:shape>
          <o:OLEObject Type="Embed" ProgID="Equation.DSMT4" ShapeID="_x0000_i1107" DrawAspect="Content" ObjectID="_1797844118" r:id="rId179"/>
        </w:object>
      </w:r>
      <w:r>
        <w:t xml:space="preserve"> is a finite duration exponential delayed by 1 second</w:t>
      </w:r>
      <w:r w:rsidR="00662FC8">
        <w:t xml:space="preserve"> and the signal </w:t>
      </w:r>
      <w:r w:rsidR="00662FC8" w:rsidRPr="00B42CE0">
        <w:rPr>
          <w:position w:val="-16"/>
        </w:rPr>
        <w:object w:dxaOrig="4000" w:dyaOrig="440" w14:anchorId="540D2EC3">
          <v:shape id="_x0000_i1108" type="#_x0000_t75" style="width:200.25pt;height:21.75pt" o:ole="">
            <v:imagedata r:id="rId180" o:title=""/>
          </v:shape>
          <o:OLEObject Type="Embed" ProgID="Equation.DSMT4" ShapeID="_x0000_i1108" DrawAspect="Content" ObjectID="_1797844119" r:id="rId181"/>
        </w:object>
      </w:r>
      <w:r w:rsidR="00662FC8">
        <w:t xml:space="preserve"> is a finite duration exponential advanced by 2 seconds. </w:t>
      </w:r>
    </w:p>
    <w:p w14:paraId="207EC3B8" w14:textId="719DCD83" w:rsidR="00342D33" w:rsidRDefault="002F377E" w:rsidP="00C70869">
      <w:r w:rsidRPr="002F377E">
        <w:rPr>
          <w:noProof/>
        </w:rPr>
        <w:drawing>
          <wp:inline distT="0" distB="0" distL="0" distR="0" wp14:anchorId="2138C4D2" wp14:editId="672AD798">
            <wp:extent cx="3800475" cy="1895475"/>
            <wp:effectExtent l="0" t="0" r="0" b="9525"/>
            <wp:docPr id="189612483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541DD839" w14:textId="4A4AFBF8" w:rsidR="00342D33" w:rsidRDefault="00662FC8" w:rsidP="00342D33">
      <w:r>
        <w:t>Figure 12. Delayed Signal</w:t>
      </w:r>
    </w:p>
    <w:p w14:paraId="24CE004F" w14:textId="55FAA2DC" w:rsidR="00342D33" w:rsidRDefault="002F377E" w:rsidP="00C70869">
      <w:r w:rsidRPr="002F377E">
        <w:rPr>
          <w:noProof/>
        </w:rPr>
        <w:lastRenderedPageBreak/>
        <w:drawing>
          <wp:inline distT="0" distB="0" distL="0" distR="0" wp14:anchorId="78A9003B" wp14:editId="36542ACC">
            <wp:extent cx="3800475" cy="1895475"/>
            <wp:effectExtent l="0" t="0" r="0" b="9525"/>
            <wp:docPr id="79837865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28909539" w14:textId="4E8B7083" w:rsidR="00662FC8" w:rsidRDefault="00662FC8" w:rsidP="00662FC8">
      <w:r>
        <w:t>Figure 1</w:t>
      </w:r>
      <w:r w:rsidR="0073273C">
        <w:t>3</w:t>
      </w:r>
      <w:r>
        <w:t>. Advanced Signal</w:t>
      </w:r>
    </w:p>
    <w:p w14:paraId="4E501CAA" w14:textId="77777777" w:rsidR="00967AC4" w:rsidRDefault="00967AC4" w:rsidP="00122C63">
      <w:pPr>
        <w:rPr>
          <w:noProof/>
        </w:rPr>
      </w:pPr>
    </w:p>
    <w:p w14:paraId="5B653484" w14:textId="238F6519" w:rsidR="0086543C" w:rsidRDefault="0086543C" w:rsidP="00384479">
      <w:pPr>
        <w:pStyle w:val="Heading3"/>
        <w:rPr>
          <w:noProof/>
        </w:rPr>
      </w:pPr>
      <w:r>
        <w:rPr>
          <w:noProof/>
        </w:rPr>
        <w:t>Time Sc</w:t>
      </w:r>
      <w:r w:rsidR="002D7234">
        <w:rPr>
          <w:noProof/>
        </w:rPr>
        <w:t>a</w:t>
      </w:r>
      <w:r>
        <w:rPr>
          <w:noProof/>
        </w:rPr>
        <w:t>ling</w:t>
      </w:r>
    </w:p>
    <w:p w14:paraId="4B89DA7A" w14:textId="6774820A" w:rsidR="003B62BC" w:rsidRDefault="003B62BC" w:rsidP="003B62BC">
      <w:r>
        <w:t xml:space="preserve">A time scaled signal is either sped up or slowed down in time. The signal </w:t>
      </w:r>
      <w:r w:rsidRPr="00B42CE0">
        <w:rPr>
          <w:position w:val="-14"/>
        </w:rPr>
        <w:object w:dxaOrig="620" w:dyaOrig="400" w14:anchorId="08434EA0">
          <v:shape id="_x0000_i1109" type="#_x0000_t75" style="width:30.75pt;height:20.25pt" o:ole="">
            <v:imagedata r:id="rId184" o:title=""/>
          </v:shape>
          <o:OLEObject Type="Embed" ProgID="Equation.DSMT4" ShapeID="_x0000_i1109" DrawAspect="Content" ObjectID="_1797844120" r:id="rId185"/>
        </w:object>
      </w:r>
      <w:r>
        <w:t xml:space="preserve"> for a &gt; 0 is a time scaled version of </w:t>
      </w:r>
      <w:r w:rsidRPr="00B42CE0">
        <w:rPr>
          <w:position w:val="-14"/>
        </w:rPr>
        <w:object w:dxaOrig="480" w:dyaOrig="400" w14:anchorId="192C1762">
          <v:shape id="_x0000_i1110" type="#_x0000_t75" style="width:24pt;height:20.25pt" o:ole="">
            <v:imagedata r:id="rId186" o:title=""/>
          </v:shape>
          <o:OLEObject Type="Embed" ProgID="Equation.DSMT4" ShapeID="_x0000_i1110" DrawAspect="Content" ObjectID="_1797844121" r:id="rId187"/>
        </w:object>
      </w:r>
      <w:r>
        <w:t>. If a &gt; 1 the signal is time compressed (sped up in time) and if a &lt; 1 the signal is time expanded (slowed down in time). In the expanded signal of Figure 1</w:t>
      </w:r>
      <w:r w:rsidR="00CD505D">
        <w:t>5</w:t>
      </w:r>
      <w:r>
        <w:t>, the nonzero portion is longer than the original signal of Figure 1</w:t>
      </w:r>
      <w:r w:rsidR="00CD505D">
        <w:t>4</w:t>
      </w:r>
      <w:r w:rsidR="0007103B">
        <w:t xml:space="preserve"> and in the compressed signal of Figure 16, the nonzero portion is shorter than the original signal of Figure 14.</w:t>
      </w:r>
    </w:p>
    <w:p w14:paraId="356278FE" w14:textId="77777777" w:rsidR="00CA6D76" w:rsidRDefault="00CA6D76" w:rsidP="003B62BC"/>
    <w:p w14:paraId="312B9916" w14:textId="7DD54784" w:rsidR="00CA6D76" w:rsidRDefault="00232845" w:rsidP="003B62BC">
      <w:r w:rsidRPr="00232845">
        <w:rPr>
          <w:noProof/>
        </w:rPr>
        <w:drawing>
          <wp:inline distT="0" distB="0" distL="0" distR="0" wp14:anchorId="0BFFB0E2" wp14:editId="53DDC4D7">
            <wp:extent cx="3800475" cy="1895475"/>
            <wp:effectExtent l="0" t="0" r="0" b="9525"/>
            <wp:docPr id="153164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732832FC" w14:textId="0D3FB6D4" w:rsidR="00CA6D76" w:rsidRDefault="00CA6D76" w:rsidP="003B62BC">
      <w:r>
        <w:t>Figure 14. Delayed Pulse Signal</w:t>
      </w:r>
    </w:p>
    <w:p w14:paraId="46485F9B" w14:textId="77777777" w:rsidR="00CA6D76" w:rsidRDefault="00CA6D76" w:rsidP="003B62BC"/>
    <w:p w14:paraId="4E9FEF8C" w14:textId="1A46E5E9" w:rsidR="00CA6D76" w:rsidRDefault="00232845" w:rsidP="003B62BC">
      <w:r w:rsidRPr="00232845">
        <w:rPr>
          <w:noProof/>
        </w:rPr>
        <w:drawing>
          <wp:inline distT="0" distB="0" distL="0" distR="0" wp14:anchorId="6CB08EF3" wp14:editId="3D16444C">
            <wp:extent cx="3800475" cy="1895475"/>
            <wp:effectExtent l="0" t="0" r="0" b="9525"/>
            <wp:docPr id="127698418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516DBF7F" w14:textId="5681F605" w:rsidR="00CA6D76" w:rsidRDefault="00CA6D76" w:rsidP="003B62BC">
      <w:r>
        <w:t>Figure 15. Time Expanded Signal (a = 0.5)</w:t>
      </w:r>
    </w:p>
    <w:p w14:paraId="29074939" w14:textId="05606949" w:rsidR="00CA6D76" w:rsidRDefault="00232845" w:rsidP="003B62BC">
      <w:r w:rsidRPr="00232845">
        <w:rPr>
          <w:noProof/>
        </w:rPr>
        <w:lastRenderedPageBreak/>
        <w:drawing>
          <wp:inline distT="0" distB="0" distL="0" distR="0" wp14:anchorId="71B81458" wp14:editId="6186A478">
            <wp:extent cx="3800475" cy="1895475"/>
            <wp:effectExtent l="0" t="0" r="0" b="9525"/>
            <wp:docPr id="79315265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69F08ED6" w14:textId="488EB084" w:rsidR="00CA6D76" w:rsidRDefault="00CA6D76" w:rsidP="00CA6D76">
      <w:r>
        <w:t>Figure 16. Time Compressed Signal (a = 3)</w:t>
      </w:r>
    </w:p>
    <w:p w14:paraId="4EB7DBC8" w14:textId="77777777" w:rsidR="0038606C" w:rsidRDefault="0038606C" w:rsidP="00122C63">
      <w:pPr>
        <w:rPr>
          <w:noProof/>
        </w:rPr>
      </w:pPr>
    </w:p>
    <w:p w14:paraId="415DFBBB" w14:textId="0121BB94" w:rsidR="0086543C" w:rsidRDefault="0086543C" w:rsidP="00384479">
      <w:pPr>
        <w:pStyle w:val="Heading3"/>
        <w:rPr>
          <w:noProof/>
        </w:rPr>
      </w:pPr>
      <w:r>
        <w:rPr>
          <w:noProof/>
        </w:rPr>
        <w:t xml:space="preserve">Time </w:t>
      </w:r>
      <w:r w:rsidR="00384479">
        <w:rPr>
          <w:noProof/>
        </w:rPr>
        <w:t>R</w:t>
      </w:r>
      <w:r>
        <w:rPr>
          <w:noProof/>
        </w:rPr>
        <w:t>eversal</w:t>
      </w:r>
    </w:p>
    <w:p w14:paraId="7560B41F" w14:textId="54DC2AFF" w:rsidR="00B7275B" w:rsidRDefault="00B7275B" w:rsidP="00B7275B">
      <w:r>
        <w:t xml:space="preserve">The signal </w:t>
      </w:r>
      <w:r w:rsidRPr="00B42CE0">
        <w:rPr>
          <w:position w:val="-14"/>
        </w:rPr>
        <w:object w:dxaOrig="620" w:dyaOrig="400" w14:anchorId="65B20461">
          <v:shape id="_x0000_i1111" type="#_x0000_t75" style="width:30.75pt;height:20.25pt" o:ole="">
            <v:imagedata r:id="rId191" o:title=""/>
          </v:shape>
          <o:OLEObject Type="Embed" ProgID="Equation.DSMT4" ShapeID="_x0000_i1111" DrawAspect="Content" ObjectID="_1797844122" r:id="rId192"/>
        </w:object>
      </w:r>
      <w:r>
        <w:t xml:space="preserve"> is a time reversed version of </w:t>
      </w:r>
      <w:r w:rsidRPr="00B42CE0">
        <w:rPr>
          <w:position w:val="-14"/>
        </w:rPr>
        <w:object w:dxaOrig="480" w:dyaOrig="400" w14:anchorId="795EF798">
          <v:shape id="_x0000_i1112" type="#_x0000_t75" style="width:24pt;height:20.25pt" o:ole="">
            <v:imagedata r:id="rId193" o:title=""/>
          </v:shape>
          <o:OLEObject Type="Embed" ProgID="Equation.DSMT4" ShapeID="_x0000_i1112" DrawAspect="Content" ObjectID="_1797844123" r:id="rId194"/>
        </w:object>
      </w:r>
      <w:r>
        <w:t>. Graphically, time reversal corresponds to flipping the signal about the vertical axis. In the time reversed signal of Figure 18, the signal is flipped about the vertical axis compared to the original signal of Figure 17.</w:t>
      </w:r>
    </w:p>
    <w:p w14:paraId="598164E5" w14:textId="77777777" w:rsidR="0038606C" w:rsidRDefault="0038606C" w:rsidP="00122C63">
      <w:pPr>
        <w:rPr>
          <w:noProof/>
        </w:rPr>
      </w:pPr>
    </w:p>
    <w:p w14:paraId="12CFDF55" w14:textId="6EACB656" w:rsidR="007F3BA1" w:rsidRDefault="00BF646C" w:rsidP="00122C63">
      <w:pPr>
        <w:rPr>
          <w:noProof/>
        </w:rPr>
      </w:pPr>
      <w:r w:rsidRPr="00BF646C">
        <w:rPr>
          <w:noProof/>
        </w:rPr>
        <w:drawing>
          <wp:inline distT="0" distB="0" distL="0" distR="0" wp14:anchorId="10ADDE70" wp14:editId="737F1DF2">
            <wp:extent cx="3800475" cy="1895475"/>
            <wp:effectExtent l="0" t="0" r="0" b="9525"/>
            <wp:docPr id="166623665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13419655" w14:textId="50725C6E" w:rsidR="007F3BA1" w:rsidRDefault="004A0FE8" w:rsidP="00122C63">
      <w:r>
        <w:t>Figure 17. Delayed Finite-Duration Exponential Signal</w:t>
      </w:r>
    </w:p>
    <w:p w14:paraId="2D32365F" w14:textId="60E17C32" w:rsidR="007F3BA1" w:rsidRDefault="00BF646C" w:rsidP="00122C63">
      <w:pPr>
        <w:rPr>
          <w:noProof/>
        </w:rPr>
      </w:pPr>
      <w:r w:rsidRPr="00BF646C">
        <w:rPr>
          <w:noProof/>
        </w:rPr>
        <w:drawing>
          <wp:inline distT="0" distB="0" distL="0" distR="0" wp14:anchorId="57182648" wp14:editId="2959460F">
            <wp:extent cx="3800475" cy="1895475"/>
            <wp:effectExtent l="0" t="0" r="0" b="9525"/>
            <wp:docPr id="19362870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37646DD0" w14:textId="7EA664B4" w:rsidR="00441E65" w:rsidRDefault="00441E65" w:rsidP="00441E65">
      <w:r>
        <w:t>Figure 18. Time-Reversed Signal</w:t>
      </w:r>
    </w:p>
    <w:p w14:paraId="79907C9F" w14:textId="77777777" w:rsidR="00AD2ABD" w:rsidRDefault="00AD2ABD" w:rsidP="00AD2ABD"/>
    <w:p w14:paraId="3709EBCE" w14:textId="77777777" w:rsidR="00AD2ABD" w:rsidRDefault="00AD2ABD" w:rsidP="00AD2ABD">
      <w:pPr>
        <w:pStyle w:val="Heading2"/>
      </w:pPr>
      <w:r>
        <w:lastRenderedPageBreak/>
        <w:t>Sketching and Plotting Signals</w:t>
      </w:r>
    </w:p>
    <w:p w14:paraId="12A81AFA" w14:textId="77777777" w:rsidR="00AD2ABD" w:rsidRDefault="00AD2ABD" w:rsidP="00AD2ABD">
      <w:r>
        <w:t>To accurately sketch or plot a signal, identify an appropriate time range to show the behavior of interest and how rapidly the signal changes. This will allow you to determine an appropriate time range and interval between points.</w:t>
      </w:r>
    </w:p>
    <w:p w14:paraId="561F93D4" w14:textId="77777777" w:rsidR="00AD2ABD" w:rsidRDefault="00AD2ABD" w:rsidP="00AD2ABD"/>
    <w:p w14:paraId="14770FE6" w14:textId="77777777" w:rsidR="00AD2ABD" w:rsidRDefault="00AD2ABD" w:rsidP="00AD2ABD">
      <w:r>
        <w:t>To sketch a sinusoid:</w:t>
      </w:r>
    </w:p>
    <w:p w14:paraId="36A9A2E7" w14:textId="77777777" w:rsidR="00AD2ABD" w:rsidRDefault="00AD2ABD" w:rsidP="00AD2ABD">
      <w:pPr>
        <w:pStyle w:val="Bulletedlist"/>
      </w:pPr>
      <w:r>
        <w:t>Determine the amplitude, this gives the height of positive and negative peaks.</w:t>
      </w:r>
    </w:p>
    <w:p w14:paraId="24DB422D" w14:textId="77777777" w:rsidR="00AD2ABD" w:rsidRDefault="00AD2ABD" w:rsidP="00AD2ABD">
      <w:pPr>
        <w:pStyle w:val="Bulletedlist"/>
      </w:pPr>
      <w:r>
        <w:t>Determine the period, this gives the time for one repetition.</w:t>
      </w:r>
    </w:p>
    <w:p w14:paraId="0A866C0D" w14:textId="77777777" w:rsidR="00AD2ABD" w:rsidRDefault="00AD2ABD" w:rsidP="00AD2ABD">
      <w:pPr>
        <w:pStyle w:val="Bulletedlist"/>
      </w:pPr>
      <w:r>
        <w:t>Find the location of a positive peak, for a cosine this is where the angle function equals zero.</w:t>
      </w:r>
    </w:p>
    <w:p w14:paraId="61EBEEEF" w14:textId="7EC94119" w:rsidR="00AD2ABD" w:rsidRDefault="00AD2ABD" w:rsidP="00AD2ABD">
      <w:pPr>
        <w:pStyle w:val="Bulletedlist"/>
      </w:pPr>
      <w:r>
        <w:t xml:space="preserve">Positive and negative peaks are spaced </w:t>
      </w:r>
      <w:r w:rsidR="004A752A" w:rsidRPr="004A752A">
        <w:rPr>
          <w:position w:val="-12"/>
        </w:rPr>
        <w:object w:dxaOrig="200" w:dyaOrig="360" w14:anchorId="069CB17D">
          <v:shape id="_x0000_i1113" type="#_x0000_t75" style="width:9.75pt;height:18pt" o:ole="">
            <v:imagedata r:id="rId197" o:title=""/>
          </v:shape>
          <o:OLEObject Type="Embed" ProgID="Equation.DSMT4" ShapeID="_x0000_i1113" DrawAspect="Content" ObjectID="_1797844124" r:id="rId198"/>
        </w:object>
      </w:r>
      <w:r>
        <w:t xml:space="preserve"> apart and zero crossings are </w:t>
      </w:r>
      <w:r w:rsidR="004A752A" w:rsidRPr="004A752A">
        <w:rPr>
          <w:position w:val="-12"/>
        </w:rPr>
        <w:object w:dxaOrig="200" w:dyaOrig="360" w14:anchorId="0FB18F78">
          <v:shape id="_x0000_i1114" type="#_x0000_t75" style="width:9.75pt;height:18pt" o:ole="">
            <v:imagedata r:id="rId199" o:title=""/>
          </v:shape>
          <o:OLEObject Type="Embed" ProgID="Equation.DSMT4" ShapeID="_x0000_i1114" DrawAspect="Content" ObjectID="_1797844125" r:id="rId200"/>
        </w:object>
      </w:r>
      <w:r>
        <w:t xml:space="preserve"> before and after peaks.</w:t>
      </w:r>
    </w:p>
    <w:p w14:paraId="333A3A37" w14:textId="77777777" w:rsidR="00AD2ABD" w:rsidRDefault="00AD2ABD" w:rsidP="00AD2ABD">
      <w:r>
        <w:t>For plotting sinusoids, generally around 20 to 25 points are needed in each period for the signal to look smooth.</w:t>
      </w:r>
    </w:p>
    <w:p w14:paraId="5BD81F54" w14:textId="77777777" w:rsidR="00AD2ABD" w:rsidRDefault="00AD2ABD" w:rsidP="00AD2ABD"/>
    <w:p w14:paraId="0D36C112" w14:textId="77777777" w:rsidR="00AD2ABD" w:rsidRDefault="00AD2ABD" w:rsidP="00AD2ABD">
      <w:r>
        <w:t>To sketch an exponential:</w:t>
      </w:r>
    </w:p>
    <w:p w14:paraId="08998411" w14:textId="77777777" w:rsidR="00AD2ABD" w:rsidRDefault="00AD2ABD" w:rsidP="00AD2ABD">
      <w:pPr>
        <w:pStyle w:val="Bulletedlist"/>
      </w:pPr>
      <w:r>
        <w:t>Determine the initial value at t = 0.</w:t>
      </w:r>
    </w:p>
    <w:p w14:paraId="046C4052" w14:textId="77777777" w:rsidR="00AD2ABD" w:rsidRDefault="00AD2ABD" w:rsidP="00AD2ABD">
      <w:pPr>
        <w:pStyle w:val="Bulletedlist"/>
      </w:pPr>
      <w:r>
        <w:t>Determine the time constant.</w:t>
      </w:r>
    </w:p>
    <w:p w14:paraId="47EC297C" w14:textId="77777777" w:rsidR="00AD2ABD" w:rsidRDefault="00AD2ABD" w:rsidP="00AD2ABD">
      <w:pPr>
        <w:pStyle w:val="Bulletedlist"/>
      </w:pPr>
      <w:r>
        <w:t>In one time constant, the signal will have decreased by 1/e (or increased by e).</w:t>
      </w:r>
    </w:p>
    <w:p w14:paraId="4A004D84" w14:textId="77777777" w:rsidR="00AD2ABD" w:rsidRDefault="00AD2ABD" w:rsidP="00AD2ABD">
      <w:pPr>
        <w:pStyle w:val="Bulletedlist"/>
      </w:pPr>
      <w:r>
        <w:t>In three time constants, the signal will have decreased by 1/e</w:t>
      </w:r>
      <w:r w:rsidRPr="00843E3F">
        <w:rPr>
          <w:vertAlign w:val="superscript"/>
        </w:rPr>
        <w:t>3</w:t>
      </w:r>
      <w:r>
        <w:t xml:space="preserve"> (or increased by e</w:t>
      </w:r>
      <w:r w:rsidRPr="00843E3F">
        <w:rPr>
          <w:vertAlign w:val="superscript"/>
        </w:rPr>
        <w:t>3</w:t>
      </w:r>
      <w:r>
        <w:t>). In five time constants, the signal will have decreased to zero (or increased by e</w:t>
      </w:r>
      <w:r>
        <w:rPr>
          <w:vertAlign w:val="superscript"/>
        </w:rPr>
        <w:t>5</w:t>
      </w:r>
      <w:r>
        <w:t>, around 150 times).</w:t>
      </w:r>
    </w:p>
    <w:p w14:paraId="08AAA822" w14:textId="77777777" w:rsidR="00AD2ABD" w:rsidRDefault="00AD2ABD" w:rsidP="00AD2ABD"/>
    <w:p w14:paraId="1600D867" w14:textId="61066712" w:rsidR="00AD2ABD" w:rsidRDefault="00AD2ABD" w:rsidP="00AD2ABD">
      <w:r>
        <w:t xml:space="preserve">The signal </w:t>
      </w:r>
      <w:r w:rsidR="00C25197" w:rsidRPr="004A752A">
        <w:rPr>
          <w:position w:val="-14"/>
        </w:rPr>
        <w:object w:dxaOrig="2659" w:dyaOrig="400" w14:anchorId="0719881E">
          <v:shape id="_x0000_i1115" type="#_x0000_t75" style="width:133.5pt;height:20.25pt" o:ole="">
            <v:imagedata r:id="rId201" o:title=""/>
          </v:shape>
          <o:OLEObject Type="Embed" ProgID="Equation.DSMT4" ShapeID="_x0000_i1115" DrawAspect="Content" ObjectID="_1797844126" r:id="rId202"/>
        </w:object>
      </w:r>
      <w:r>
        <w:t xml:space="preserve"> is a </w:t>
      </w:r>
      <w:r w:rsidR="00C25197">
        <w:t xml:space="preserve">right-sided </w:t>
      </w:r>
      <w:r>
        <w:t>sinusoid whose envelop</w:t>
      </w:r>
      <w:r w:rsidR="00F70A3A">
        <w:t>e</w:t>
      </w:r>
      <w:r>
        <w:t xml:space="preserve"> decreases according to the time constant of the exponential portion of the signal. The fundamental period of the sinusoidal portion is T = 1/</w:t>
      </w:r>
      <w:r w:rsidR="00426EC6">
        <w:t>25</w:t>
      </w:r>
      <w:r>
        <w:t xml:space="preserve"> = 0.0</w:t>
      </w:r>
      <w:r w:rsidR="00F70A3A">
        <w:t>4</w:t>
      </w:r>
      <w:r>
        <w:t>s and the exponential time constant is</w:t>
      </w:r>
      <w:r w:rsidRPr="00870C39">
        <w:rPr>
          <w:rFonts w:ascii="Symbol" w:hAnsi="Symbol"/>
        </w:rPr>
        <w:t xml:space="preserve"> t</w:t>
      </w:r>
      <w:r>
        <w:t xml:space="preserve"> = 1/5 = 0.2s. The plot of Figure </w:t>
      </w:r>
      <w:r w:rsidR="00F70A3A">
        <w:t>19</w:t>
      </w:r>
      <w:r>
        <w:t xml:space="preserve"> shows three time constants of the signal (the sinusoid oscillates more rapidly than the exponential decay</w:t>
      </w:r>
      <w:r w:rsidR="00F70A3A">
        <w:t xml:space="preserve"> time constant</w:t>
      </w:r>
      <w:r>
        <w:t>).</w:t>
      </w:r>
    </w:p>
    <w:p w14:paraId="5092E9F6" w14:textId="77777777" w:rsidR="00F8715B" w:rsidRDefault="00F8715B" w:rsidP="00AD2ABD"/>
    <w:p w14:paraId="3FFF6090" w14:textId="423740F2" w:rsidR="00F8715B" w:rsidRDefault="0098513C" w:rsidP="00AD2ABD">
      <w:r w:rsidRPr="0098513C">
        <w:rPr>
          <w:noProof/>
        </w:rPr>
        <w:drawing>
          <wp:inline distT="0" distB="0" distL="0" distR="0" wp14:anchorId="1F3CEA57" wp14:editId="5FCA3D85">
            <wp:extent cx="3800475" cy="1895475"/>
            <wp:effectExtent l="0" t="0" r="0" b="9525"/>
            <wp:docPr id="186378479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2636E4DB" w14:textId="22EC2C07" w:rsidR="00426EC6" w:rsidRDefault="00426EC6" w:rsidP="00426EC6">
      <w:r>
        <w:t xml:space="preserve">Figure 19. </w:t>
      </w:r>
      <w:r w:rsidR="00F70A3A">
        <w:t xml:space="preserve">Sinusoidal </w:t>
      </w:r>
      <w:r>
        <w:t>Signal</w:t>
      </w:r>
      <w:r w:rsidR="00F70A3A">
        <w:t xml:space="preserve"> with Decreasing Envelope</w:t>
      </w:r>
    </w:p>
    <w:p w14:paraId="4D388F10" w14:textId="77777777" w:rsidR="00F70A3A" w:rsidRDefault="00F70A3A" w:rsidP="00426EC6"/>
    <w:p w14:paraId="7E00CB43" w14:textId="77777777" w:rsidR="00F70A3A" w:rsidRDefault="00F70A3A" w:rsidP="00426EC6"/>
    <w:p w14:paraId="59DE35E4" w14:textId="77777777" w:rsidR="00F70A3A" w:rsidRDefault="00F70A3A" w:rsidP="00426EC6"/>
    <w:p w14:paraId="1194DEA2" w14:textId="77777777" w:rsidR="00F70A3A" w:rsidRPr="00F70A3A" w:rsidRDefault="00F70A3A" w:rsidP="00F70A3A">
      <w:pPr>
        <w:pStyle w:val="Programcodeblock"/>
        <w:framePr w:wrap="around"/>
        <w:rPr>
          <w:rFonts w:eastAsia="Times New Roman"/>
        </w:rPr>
      </w:pPr>
      <w:r w:rsidRPr="00F70A3A">
        <w:rPr>
          <w:rFonts w:eastAsia="Times New Roman"/>
        </w:rPr>
        <w:lastRenderedPageBreak/>
        <w:t xml:space="preserve">clear; clc; close </w:t>
      </w:r>
      <w:r w:rsidRPr="00F70A3A">
        <w:rPr>
          <w:rFonts w:eastAsia="Times New Roman"/>
          <w:color w:val="A709F5"/>
        </w:rPr>
        <w:t>all</w:t>
      </w:r>
      <w:r w:rsidRPr="00F70A3A">
        <w:rPr>
          <w:rFonts w:eastAsia="Times New Roman"/>
        </w:rPr>
        <w:t>;</w:t>
      </w:r>
    </w:p>
    <w:p w14:paraId="172DA62D" w14:textId="77777777" w:rsidR="00F70A3A" w:rsidRPr="00F70A3A" w:rsidRDefault="00F70A3A" w:rsidP="00F70A3A">
      <w:pPr>
        <w:pStyle w:val="Programcodeblock"/>
        <w:framePr w:wrap="around"/>
        <w:rPr>
          <w:rFonts w:eastAsia="Times New Roman"/>
        </w:rPr>
      </w:pPr>
      <w:r w:rsidRPr="00F70A3A">
        <w:rPr>
          <w:rFonts w:eastAsia="Times New Roman"/>
        </w:rPr>
        <w:t>sympref(</w:t>
      </w:r>
      <w:r w:rsidRPr="00F70A3A">
        <w:rPr>
          <w:rFonts w:eastAsia="Times New Roman"/>
          <w:color w:val="A709F5"/>
        </w:rPr>
        <w:t>'HeavisideAtOrigin'</w:t>
      </w:r>
      <w:r w:rsidRPr="00F70A3A">
        <w:rPr>
          <w:rFonts w:eastAsia="Times New Roman"/>
        </w:rPr>
        <w:t>, 1.0);</w:t>
      </w:r>
    </w:p>
    <w:p w14:paraId="4D4CBE19" w14:textId="77777777" w:rsidR="00F70A3A" w:rsidRPr="00F70A3A" w:rsidRDefault="00F70A3A" w:rsidP="00F70A3A">
      <w:pPr>
        <w:pStyle w:val="Programcodeblock"/>
        <w:framePr w:wrap="around"/>
        <w:rPr>
          <w:rFonts w:eastAsia="Times New Roman"/>
        </w:rPr>
      </w:pPr>
    </w:p>
    <w:p w14:paraId="1425B64D" w14:textId="77777777" w:rsidR="00F70A3A" w:rsidRPr="00F70A3A" w:rsidRDefault="00F70A3A" w:rsidP="00F70A3A">
      <w:pPr>
        <w:pStyle w:val="Programcodeblock"/>
        <w:framePr w:wrap="around"/>
        <w:rPr>
          <w:rFonts w:eastAsia="Times New Roman"/>
        </w:rPr>
      </w:pPr>
      <w:r w:rsidRPr="00F70A3A">
        <w:rPr>
          <w:rFonts w:eastAsia="Times New Roman"/>
        </w:rPr>
        <w:t>tau = 1/5;</w:t>
      </w:r>
    </w:p>
    <w:p w14:paraId="05CF6D0F" w14:textId="77777777" w:rsidR="00F70A3A" w:rsidRPr="00F70A3A" w:rsidRDefault="00F70A3A" w:rsidP="00F70A3A">
      <w:pPr>
        <w:pStyle w:val="Programcodeblock"/>
        <w:framePr w:wrap="around"/>
        <w:rPr>
          <w:rFonts w:eastAsia="Times New Roman"/>
        </w:rPr>
      </w:pPr>
      <w:r w:rsidRPr="00F70A3A">
        <w:rPr>
          <w:rFonts w:eastAsia="Times New Roman"/>
        </w:rPr>
        <w:t>T0 = 1/25;</w:t>
      </w:r>
    </w:p>
    <w:p w14:paraId="01979E10" w14:textId="77777777" w:rsidR="00F70A3A" w:rsidRPr="00F70A3A" w:rsidRDefault="00F70A3A" w:rsidP="00F70A3A">
      <w:pPr>
        <w:pStyle w:val="Programcodeblock"/>
        <w:framePr w:wrap="around"/>
        <w:rPr>
          <w:rFonts w:eastAsia="Times New Roman"/>
        </w:rPr>
      </w:pPr>
      <w:r w:rsidRPr="00F70A3A">
        <w:rPr>
          <w:rFonts w:eastAsia="Times New Roman"/>
        </w:rPr>
        <w:t>t = -0.1:T0/25:3*tau;</w:t>
      </w:r>
    </w:p>
    <w:p w14:paraId="30977579" w14:textId="77777777" w:rsidR="00F70A3A" w:rsidRPr="00F70A3A" w:rsidRDefault="00F70A3A" w:rsidP="00F70A3A">
      <w:pPr>
        <w:pStyle w:val="Programcodeblock"/>
        <w:framePr w:wrap="around"/>
        <w:rPr>
          <w:rFonts w:eastAsia="Times New Roman"/>
        </w:rPr>
      </w:pPr>
      <w:r w:rsidRPr="00F70A3A">
        <w:rPr>
          <w:rFonts w:eastAsia="Times New Roman"/>
        </w:rPr>
        <w:t>x = 2*exp(-5*t).*cos(50*pi*t).*heaviside(t);</w:t>
      </w:r>
    </w:p>
    <w:p w14:paraId="3D827C7F" w14:textId="77777777" w:rsidR="00F70A3A" w:rsidRPr="00F70A3A" w:rsidRDefault="00F70A3A" w:rsidP="00F70A3A">
      <w:pPr>
        <w:pStyle w:val="Programcodeblock"/>
        <w:framePr w:wrap="around"/>
        <w:rPr>
          <w:rFonts w:eastAsia="Times New Roman"/>
        </w:rPr>
      </w:pPr>
      <w:r w:rsidRPr="00F70A3A">
        <w:rPr>
          <w:rFonts w:eastAsia="Times New Roman"/>
        </w:rPr>
        <w:t>fig = figure;</w:t>
      </w:r>
    </w:p>
    <w:p w14:paraId="51EEFBCD" w14:textId="77777777" w:rsidR="00F70A3A" w:rsidRPr="00F70A3A" w:rsidRDefault="00F70A3A" w:rsidP="00F70A3A">
      <w:pPr>
        <w:pStyle w:val="Programcodeblock"/>
        <w:framePr w:wrap="around"/>
        <w:rPr>
          <w:rFonts w:eastAsia="Times New Roman"/>
        </w:rPr>
      </w:pPr>
      <w:r w:rsidRPr="00F70A3A">
        <w:rPr>
          <w:rFonts w:eastAsia="Times New Roman"/>
        </w:rPr>
        <w:t>plot(t,x,</w:t>
      </w:r>
      <w:r w:rsidRPr="00F70A3A">
        <w:rPr>
          <w:rFonts w:eastAsia="Times New Roman"/>
          <w:color w:val="A709F5"/>
        </w:rPr>
        <w:t>'k-'</w:t>
      </w:r>
      <w:r w:rsidRPr="00F70A3A">
        <w:rPr>
          <w:rFonts w:eastAsia="Times New Roman"/>
        </w:rPr>
        <w:t>,</w:t>
      </w:r>
      <w:r w:rsidRPr="00F70A3A">
        <w:rPr>
          <w:rFonts w:eastAsia="Times New Roman"/>
          <w:color w:val="A709F5"/>
        </w:rPr>
        <w:t>'linewidth'</w:t>
      </w:r>
      <w:r w:rsidRPr="00F70A3A">
        <w:rPr>
          <w:rFonts w:eastAsia="Times New Roman"/>
        </w:rPr>
        <w:t>,1), grid;</w:t>
      </w:r>
    </w:p>
    <w:p w14:paraId="583EB998" w14:textId="77777777" w:rsidR="00F70A3A" w:rsidRPr="00F70A3A" w:rsidRDefault="00F70A3A" w:rsidP="00F70A3A">
      <w:pPr>
        <w:pStyle w:val="Programcodeblock"/>
        <w:framePr w:wrap="around"/>
        <w:rPr>
          <w:rFonts w:eastAsia="Times New Roman"/>
        </w:rPr>
      </w:pPr>
      <w:r w:rsidRPr="00F70A3A">
        <w:rPr>
          <w:rFonts w:eastAsia="Times New Roman"/>
        </w:rPr>
        <w:t>axis([min(t), max(t), min(x)*1.05, max(x)*1.05])</w:t>
      </w:r>
    </w:p>
    <w:p w14:paraId="7962D90D" w14:textId="77777777" w:rsidR="00F70A3A" w:rsidRPr="00F70A3A" w:rsidRDefault="00F70A3A" w:rsidP="00F70A3A">
      <w:pPr>
        <w:pStyle w:val="Programcodeblock"/>
        <w:framePr w:wrap="around"/>
        <w:rPr>
          <w:rFonts w:eastAsia="Times New Roman"/>
        </w:rPr>
      </w:pPr>
      <w:r w:rsidRPr="00F70A3A">
        <w:rPr>
          <w:rFonts w:eastAsia="Times New Roman"/>
        </w:rPr>
        <w:t>xlabel(</w:t>
      </w:r>
      <w:r w:rsidRPr="00F70A3A">
        <w:rPr>
          <w:rFonts w:eastAsia="Times New Roman"/>
          <w:color w:val="A709F5"/>
        </w:rPr>
        <w:t>'t (s)'</w:t>
      </w:r>
      <w:r w:rsidRPr="00F70A3A">
        <w:rPr>
          <w:rFonts w:eastAsia="Times New Roman"/>
        </w:rPr>
        <w:t>),ylabel(</w:t>
      </w:r>
      <w:r w:rsidRPr="00F70A3A">
        <w:rPr>
          <w:rFonts w:eastAsia="Times New Roman"/>
          <w:color w:val="A709F5"/>
        </w:rPr>
        <w:t>'x(t)'</w:t>
      </w:r>
      <w:r w:rsidRPr="00F70A3A">
        <w:rPr>
          <w:rFonts w:eastAsia="Times New Roman"/>
        </w:rPr>
        <w:t>);</w:t>
      </w:r>
    </w:p>
    <w:p w14:paraId="3683FB0E" w14:textId="77777777" w:rsidR="00F70A3A" w:rsidRDefault="00F70A3A" w:rsidP="00F70A3A">
      <w:r>
        <w:t>Figure 20. MATLAB Code to Plot Signal of Figure 19</w:t>
      </w:r>
    </w:p>
    <w:p w14:paraId="639CACB1" w14:textId="77777777" w:rsidR="00F15DFE" w:rsidRDefault="00F15DFE" w:rsidP="00122C63"/>
    <w:p w14:paraId="554C1A07" w14:textId="6F7EE4FC" w:rsidR="004E33D9" w:rsidRDefault="00633BB6" w:rsidP="00122C63">
      <w:r>
        <w:t xml:space="preserve">Last modified </w:t>
      </w:r>
      <w:r w:rsidR="00F82DCF">
        <w:t xml:space="preserve">Wednesday, </w:t>
      </w:r>
      <w:r w:rsidR="004A05B3">
        <w:t>December 16</w:t>
      </w:r>
      <w:r w:rsidR="00F82DCF">
        <w:t>, 2024</w:t>
      </w:r>
    </w:p>
    <w:p w14:paraId="1ABF853A" w14:textId="02D6B51E" w:rsidR="00F1691C" w:rsidRDefault="00E849B4" w:rsidP="00D917E6">
      <w:r w:rsidRPr="00E849B4">
        <w:t xml:space="preserve">This work is licensed under CC BY-NC-SA 4.0. To view a copy of this license, visit </w:t>
      </w:r>
      <w:hyperlink r:id="rId204"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205"/>
      <w:footerReference w:type="default" r:id="rId206"/>
      <w:headerReference w:type="first" r:id="rId207"/>
      <w:footerReference w:type="first" r:id="rId20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322FE" w14:textId="77777777" w:rsidR="00164B82" w:rsidRDefault="00164B82" w:rsidP="00546E71">
      <w:r>
        <w:separator/>
      </w:r>
    </w:p>
  </w:endnote>
  <w:endnote w:type="continuationSeparator" w:id="0">
    <w:p w14:paraId="2EE7C544" w14:textId="77777777" w:rsidR="00164B82" w:rsidRDefault="00164B82"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81B4E" w14:textId="77777777" w:rsidR="00164B82" w:rsidRDefault="00164B82" w:rsidP="00546E71">
      <w:r>
        <w:separator/>
      </w:r>
    </w:p>
  </w:footnote>
  <w:footnote w:type="continuationSeparator" w:id="0">
    <w:p w14:paraId="0DBA614A" w14:textId="77777777" w:rsidR="00164B82" w:rsidRDefault="00164B82"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4C5D"/>
    <w:rsid w:val="00024A22"/>
    <w:rsid w:val="000256D9"/>
    <w:rsid w:val="000422BE"/>
    <w:rsid w:val="000427A5"/>
    <w:rsid w:val="000449E4"/>
    <w:rsid w:val="0007103B"/>
    <w:rsid w:val="00075C2D"/>
    <w:rsid w:val="00076C00"/>
    <w:rsid w:val="00076FFF"/>
    <w:rsid w:val="00090915"/>
    <w:rsid w:val="000B204D"/>
    <w:rsid w:val="000B2736"/>
    <w:rsid w:val="000D25B1"/>
    <w:rsid w:val="000F0633"/>
    <w:rsid w:val="000F5F31"/>
    <w:rsid w:val="000F7266"/>
    <w:rsid w:val="00102D05"/>
    <w:rsid w:val="00103210"/>
    <w:rsid w:val="00122C63"/>
    <w:rsid w:val="0013106F"/>
    <w:rsid w:val="00134313"/>
    <w:rsid w:val="00162B66"/>
    <w:rsid w:val="00164B82"/>
    <w:rsid w:val="001675F9"/>
    <w:rsid w:val="00186018"/>
    <w:rsid w:val="00191042"/>
    <w:rsid w:val="00195DDC"/>
    <w:rsid w:val="001B4FED"/>
    <w:rsid w:val="001C236B"/>
    <w:rsid w:val="001C5887"/>
    <w:rsid w:val="00203650"/>
    <w:rsid w:val="00205997"/>
    <w:rsid w:val="002326D1"/>
    <w:rsid w:val="00232845"/>
    <w:rsid w:val="00237FBF"/>
    <w:rsid w:val="00266387"/>
    <w:rsid w:val="002858C4"/>
    <w:rsid w:val="002A28DA"/>
    <w:rsid w:val="002B4B54"/>
    <w:rsid w:val="002D2385"/>
    <w:rsid w:val="002D7234"/>
    <w:rsid w:val="002E594E"/>
    <w:rsid w:val="002E5D3B"/>
    <w:rsid w:val="002F377E"/>
    <w:rsid w:val="00304741"/>
    <w:rsid w:val="00332D55"/>
    <w:rsid w:val="00340D96"/>
    <w:rsid w:val="00340EDA"/>
    <w:rsid w:val="00342D33"/>
    <w:rsid w:val="0035222D"/>
    <w:rsid w:val="0036012C"/>
    <w:rsid w:val="00370CB5"/>
    <w:rsid w:val="00372737"/>
    <w:rsid w:val="003727FD"/>
    <w:rsid w:val="00384479"/>
    <w:rsid w:val="0038606C"/>
    <w:rsid w:val="00386F35"/>
    <w:rsid w:val="003B62BC"/>
    <w:rsid w:val="003D492D"/>
    <w:rsid w:val="0040451B"/>
    <w:rsid w:val="00426EC6"/>
    <w:rsid w:val="00441E65"/>
    <w:rsid w:val="00442CB8"/>
    <w:rsid w:val="0044454A"/>
    <w:rsid w:val="004603A4"/>
    <w:rsid w:val="00473F8F"/>
    <w:rsid w:val="0049392E"/>
    <w:rsid w:val="004A05B3"/>
    <w:rsid w:val="004A0FE8"/>
    <w:rsid w:val="004A752A"/>
    <w:rsid w:val="004D001F"/>
    <w:rsid w:val="004D4EFB"/>
    <w:rsid w:val="004E33D9"/>
    <w:rsid w:val="004F251B"/>
    <w:rsid w:val="00503A8E"/>
    <w:rsid w:val="0052511E"/>
    <w:rsid w:val="005276BB"/>
    <w:rsid w:val="00535A97"/>
    <w:rsid w:val="0054073C"/>
    <w:rsid w:val="00546E71"/>
    <w:rsid w:val="00555B23"/>
    <w:rsid w:val="00582A65"/>
    <w:rsid w:val="005A18DD"/>
    <w:rsid w:val="005B767C"/>
    <w:rsid w:val="005D3238"/>
    <w:rsid w:val="005D3411"/>
    <w:rsid w:val="005D3C41"/>
    <w:rsid w:val="005D7BA2"/>
    <w:rsid w:val="005E27CC"/>
    <w:rsid w:val="005E794A"/>
    <w:rsid w:val="005F4684"/>
    <w:rsid w:val="00633BB6"/>
    <w:rsid w:val="00635572"/>
    <w:rsid w:val="00662FC8"/>
    <w:rsid w:val="00670D2A"/>
    <w:rsid w:val="006A5DE5"/>
    <w:rsid w:val="006B136F"/>
    <w:rsid w:val="006D13F5"/>
    <w:rsid w:val="006D1D10"/>
    <w:rsid w:val="006E1692"/>
    <w:rsid w:val="006F1DDE"/>
    <w:rsid w:val="006F4BC6"/>
    <w:rsid w:val="00700F23"/>
    <w:rsid w:val="00703F7E"/>
    <w:rsid w:val="007109CA"/>
    <w:rsid w:val="0073273C"/>
    <w:rsid w:val="007420A3"/>
    <w:rsid w:val="00762103"/>
    <w:rsid w:val="00772662"/>
    <w:rsid w:val="007A08A1"/>
    <w:rsid w:val="007B7C55"/>
    <w:rsid w:val="007C2CEC"/>
    <w:rsid w:val="007E43F7"/>
    <w:rsid w:val="007F3BA1"/>
    <w:rsid w:val="0084167B"/>
    <w:rsid w:val="00847FA4"/>
    <w:rsid w:val="00850ED3"/>
    <w:rsid w:val="0086543C"/>
    <w:rsid w:val="008751FF"/>
    <w:rsid w:val="008924B9"/>
    <w:rsid w:val="00892A24"/>
    <w:rsid w:val="00892C69"/>
    <w:rsid w:val="00897D16"/>
    <w:rsid w:val="008A29E1"/>
    <w:rsid w:val="008A3FD1"/>
    <w:rsid w:val="008A5311"/>
    <w:rsid w:val="00902960"/>
    <w:rsid w:val="00935FC8"/>
    <w:rsid w:val="009362E9"/>
    <w:rsid w:val="00962546"/>
    <w:rsid w:val="009648AD"/>
    <w:rsid w:val="00967AC4"/>
    <w:rsid w:val="00976AF0"/>
    <w:rsid w:val="0098513C"/>
    <w:rsid w:val="009A1863"/>
    <w:rsid w:val="009B2A66"/>
    <w:rsid w:val="009C6A07"/>
    <w:rsid w:val="009C74D3"/>
    <w:rsid w:val="009D5A2B"/>
    <w:rsid w:val="00A06306"/>
    <w:rsid w:val="00A1537F"/>
    <w:rsid w:val="00A337EE"/>
    <w:rsid w:val="00A360D1"/>
    <w:rsid w:val="00A423E3"/>
    <w:rsid w:val="00A71049"/>
    <w:rsid w:val="00A72F09"/>
    <w:rsid w:val="00A85F26"/>
    <w:rsid w:val="00A86AF8"/>
    <w:rsid w:val="00AB588A"/>
    <w:rsid w:val="00AD2ABD"/>
    <w:rsid w:val="00B03DA0"/>
    <w:rsid w:val="00B048D3"/>
    <w:rsid w:val="00B141FD"/>
    <w:rsid w:val="00B27F0D"/>
    <w:rsid w:val="00B34DC4"/>
    <w:rsid w:val="00B364E7"/>
    <w:rsid w:val="00B37ED2"/>
    <w:rsid w:val="00B44B6A"/>
    <w:rsid w:val="00B7275B"/>
    <w:rsid w:val="00B74BF7"/>
    <w:rsid w:val="00B77DB7"/>
    <w:rsid w:val="00B910ED"/>
    <w:rsid w:val="00B91A60"/>
    <w:rsid w:val="00B93D34"/>
    <w:rsid w:val="00BA016B"/>
    <w:rsid w:val="00BA0632"/>
    <w:rsid w:val="00BB5FB0"/>
    <w:rsid w:val="00BC5E9B"/>
    <w:rsid w:val="00BE3561"/>
    <w:rsid w:val="00BF646C"/>
    <w:rsid w:val="00C25197"/>
    <w:rsid w:val="00C46CC8"/>
    <w:rsid w:val="00C70869"/>
    <w:rsid w:val="00CA6D76"/>
    <w:rsid w:val="00CB5C5E"/>
    <w:rsid w:val="00CC07D2"/>
    <w:rsid w:val="00CD505D"/>
    <w:rsid w:val="00CE7F36"/>
    <w:rsid w:val="00CF0B9A"/>
    <w:rsid w:val="00CF334E"/>
    <w:rsid w:val="00D0501D"/>
    <w:rsid w:val="00D05BFC"/>
    <w:rsid w:val="00D36779"/>
    <w:rsid w:val="00D45704"/>
    <w:rsid w:val="00D55B33"/>
    <w:rsid w:val="00D57D7B"/>
    <w:rsid w:val="00D71AFF"/>
    <w:rsid w:val="00D824DA"/>
    <w:rsid w:val="00D91217"/>
    <w:rsid w:val="00D917E6"/>
    <w:rsid w:val="00DC01CF"/>
    <w:rsid w:val="00DC7695"/>
    <w:rsid w:val="00DE0876"/>
    <w:rsid w:val="00DE74A0"/>
    <w:rsid w:val="00E139A5"/>
    <w:rsid w:val="00E43568"/>
    <w:rsid w:val="00E678D0"/>
    <w:rsid w:val="00E849B4"/>
    <w:rsid w:val="00E94B01"/>
    <w:rsid w:val="00EA1455"/>
    <w:rsid w:val="00EA5CD0"/>
    <w:rsid w:val="00EA6C59"/>
    <w:rsid w:val="00EE1D71"/>
    <w:rsid w:val="00EF5E70"/>
    <w:rsid w:val="00F04A79"/>
    <w:rsid w:val="00F14614"/>
    <w:rsid w:val="00F15DFE"/>
    <w:rsid w:val="00F1691C"/>
    <w:rsid w:val="00F235DE"/>
    <w:rsid w:val="00F31D3A"/>
    <w:rsid w:val="00F521D8"/>
    <w:rsid w:val="00F541EC"/>
    <w:rsid w:val="00F57C62"/>
    <w:rsid w:val="00F57D1D"/>
    <w:rsid w:val="00F70A3A"/>
    <w:rsid w:val="00F82DCF"/>
    <w:rsid w:val="00F8715B"/>
    <w:rsid w:val="00F900C1"/>
    <w:rsid w:val="00F96E60"/>
    <w:rsid w:val="00FA2E19"/>
    <w:rsid w:val="00FB527A"/>
    <w:rsid w:val="00FC0AE6"/>
    <w:rsid w:val="00FD163B"/>
    <w:rsid w:val="00FD358F"/>
    <w:rsid w:val="00FE6F7F"/>
    <w:rsid w:val="00FE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1" Type="http://schemas.openxmlformats.org/officeDocument/2006/relationships/image" Target="media/image10.wmf"/><Relationship Id="rId42" Type="http://schemas.openxmlformats.org/officeDocument/2006/relationships/image" Target="media/image22.wmf"/><Relationship Id="rId63" Type="http://schemas.openxmlformats.org/officeDocument/2006/relationships/image" Target="media/image33.emf"/><Relationship Id="rId84" Type="http://schemas.openxmlformats.org/officeDocument/2006/relationships/image" Target="media/image45.wmf"/><Relationship Id="rId138" Type="http://schemas.openxmlformats.org/officeDocument/2006/relationships/image" Target="media/image70.wmf"/><Relationship Id="rId159" Type="http://schemas.openxmlformats.org/officeDocument/2006/relationships/oleObject" Target="embeddings/oleObject73.bin"/><Relationship Id="rId170" Type="http://schemas.openxmlformats.org/officeDocument/2006/relationships/image" Target="media/image86.wmf"/><Relationship Id="rId191" Type="http://schemas.openxmlformats.org/officeDocument/2006/relationships/image" Target="media/image99.wmf"/><Relationship Id="rId205" Type="http://schemas.openxmlformats.org/officeDocument/2006/relationships/header" Target="header1.xml"/><Relationship Id="rId16" Type="http://schemas.openxmlformats.org/officeDocument/2006/relationships/oleObject" Target="embeddings/oleObject3.bin"/><Relationship Id="rId107" Type="http://schemas.openxmlformats.org/officeDocument/2006/relationships/image" Target="media/image56.wmf"/><Relationship Id="rId11" Type="http://schemas.openxmlformats.org/officeDocument/2006/relationships/image" Target="media/image4.emf"/><Relationship Id="rId32" Type="http://schemas.openxmlformats.org/officeDocument/2006/relationships/image" Target="media/image16.wmf"/><Relationship Id="rId37" Type="http://schemas.openxmlformats.org/officeDocument/2006/relationships/image" Target="media/image19.wmf"/><Relationship Id="rId53" Type="http://schemas.openxmlformats.org/officeDocument/2006/relationships/image" Target="media/image28.wmf"/><Relationship Id="rId58" Type="http://schemas.openxmlformats.org/officeDocument/2006/relationships/oleObject" Target="embeddings/oleObject22.bin"/><Relationship Id="rId74" Type="http://schemas.openxmlformats.org/officeDocument/2006/relationships/image" Target="media/image39.wmf"/><Relationship Id="rId79" Type="http://schemas.openxmlformats.org/officeDocument/2006/relationships/oleObject" Target="embeddings/oleObject32.bin"/><Relationship Id="rId102" Type="http://schemas.openxmlformats.org/officeDocument/2006/relationships/oleObject" Target="embeddings/oleObject43.bin"/><Relationship Id="rId123" Type="http://schemas.openxmlformats.org/officeDocument/2006/relationships/oleObject" Target="embeddings/oleObject54.bin"/><Relationship Id="rId128" Type="http://schemas.openxmlformats.org/officeDocument/2006/relationships/oleObject" Target="embeddings/oleObject57.bin"/><Relationship Id="rId144" Type="http://schemas.openxmlformats.org/officeDocument/2006/relationships/image" Target="media/image73.wmf"/><Relationship Id="rId149" Type="http://schemas.openxmlformats.org/officeDocument/2006/relationships/oleObject" Target="embeddings/oleObject68.bin"/><Relationship Id="rId5" Type="http://schemas.openxmlformats.org/officeDocument/2006/relationships/footnotes" Target="footnotes.xml"/><Relationship Id="rId90" Type="http://schemas.openxmlformats.org/officeDocument/2006/relationships/oleObject" Target="embeddings/oleObject37.bin"/><Relationship Id="rId95" Type="http://schemas.openxmlformats.org/officeDocument/2006/relationships/image" Target="media/image50.wmf"/><Relationship Id="rId160" Type="http://schemas.openxmlformats.org/officeDocument/2006/relationships/image" Target="media/image81.wmf"/><Relationship Id="rId165" Type="http://schemas.openxmlformats.org/officeDocument/2006/relationships/oleObject" Target="embeddings/oleObject76.bin"/><Relationship Id="rId181" Type="http://schemas.openxmlformats.org/officeDocument/2006/relationships/oleObject" Target="embeddings/oleObject84.bin"/><Relationship Id="rId186" Type="http://schemas.openxmlformats.org/officeDocument/2006/relationships/image" Target="media/image95.wmf"/><Relationship Id="rId22" Type="http://schemas.openxmlformats.org/officeDocument/2006/relationships/oleObject" Target="embeddings/oleObject6.bin"/><Relationship Id="rId27" Type="http://schemas.openxmlformats.org/officeDocument/2006/relationships/image" Target="media/image13.emf"/><Relationship Id="rId43" Type="http://schemas.openxmlformats.org/officeDocument/2006/relationships/oleObject" Target="embeddings/oleObject15.bin"/><Relationship Id="rId48" Type="http://schemas.openxmlformats.org/officeDocument/2006/relationships/oleObject" Target="embeddings/oleObject17.bin"/><Relationship Id="rId64" Type="http://schemas.openxmlformats.org/officeDocument/2006/relationships/image" Target="media/image34.wmf"/><Relationship Id="rId69" Type="http://schemas.openxmlformats.org/officeDocument/2006/relationships/oleObject" Target="embeddings/oleObject27.bin"/><Relationship Id="rId113" Type="http://schemas.openxmlformats.org/officeDocument/2006/relationships/image" Target="media/image59.wmf"/><Relationship Id="rId118" Type="http://schemas.openxmlformats.org/officeDocument/2006/relationships/oleObject" Target="embeddings/oleObject51.bin"/><Relationship Id="rId134" Type="http://schemas.openxmlformats.org/officeDocument/2006/relationships/image" Target="media/image68.wmf"/><Relationship Id="rId139" Type="http://schemas.openxmlformats.org/officeDocument/2006/relationships/oleObject" Target="embeddings/oleObject63.bin"/><Relationship Id="rId80" Type="http://schemas.openxmlformats.org/officeDocument/2006/relationships/image" Target="media/image42.emf"/><Relationship Id="rId85" Type="http://schemas.openxmlformats.org/officeDocument/2006/relationships/oleObject" Target="embeddings/oleObject34.bin"/><Relationship Id="rId150" Type="http://schemas.openxmlformats.org/officeDocument/2006/relationships/image" Target="media/image76.wmf"/><Relationship Id="rId155" Type="http://schemas.openxmlformats.org/officeDocument/2006/relationships/oleObject" Target="embeddings/oleObject71.bin"/><Relationship Id="rId171" Type="http://schemas.openxmlformats.org/officeDocument/2006/relationships/oleObject" Target="embeddings/oleObject79.bin"/><Relationship Id="rId176" Type="http://schemas.openxmlformats.org/officeDocument/2006/relationships/image" Target="media/image89.wmf"/><Relationship Id="rId192" Type="http://schemas.openxmlformats.org/officeDocument/2006/relationships/oleObject" Target="embeddings/oleObject87.bin"/><Relationship Id="rId197" Type="http://schemas.openxmlformats.org/officeDocument/2006/relationships/image" Target="media/image103.wmf"/><Relationship Id="rId206" Type="http://schemas.openxmlformats.org/officeDocument/2006/relationships/footer" Target="footer1.xml"/><Relationship Id="rId201" Type="http://schemas.openxmlformats.org/officeDocument/2006/relationships/image" Target="media/image105.wmf"/><Relationship Id="rId12" Type="http://schemas.openxmlformats.org/officeDocument/2006/relationships/image" Target="media/image5.emf"/><Relationship Id="rId17"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oleObject" Target="embeddings/oleObject13.bin"/><Relationship Id="rId59" Type="http://schemas.openxmlformats.org/officeDocument/2006/relationships/image" Target="media/image31.wmf"/><Relationship Id="rId103" Type="http://schemas.openxmlformats.org/officeDocument/2006/relationships/image" Target="media/image54.wmf"/><Relationship Id="rId108" Type="http://schemas.openxmlformats.org/officeDocument/2006/relationships/oleObject" Target="embeddings/oleObject46.bin"/><Relationship Id="rId124" Type="http://schemas.openxmlformats.org/officeDocument/2006/relationships/oleObject" Target="embeddings/oleObject55.bin"/><Relationship Id="rId129" Type="http://schemas.openxmlformats.org/officeDocument/2006/relationships/image" Target="media/image66.wmf"/><Relationship Id="rId54" Type="http://schemas.openxmlformats.org/officeDocument/2006/relationships/oleObject" Target="embeddings/oleObject20.bin"/><Relationship Id="rId70" Type="http://schemas.openxmlformats.org/officeDocument/2006/relationships/image" Target="media/image37.wmf"/><Relationship Id="rId75" Type="http://schemas.openxmlformats.org/officeDocument/2006/relationships/oleObject" Target="embeddings/oleObject30.bin"/><Relationship Id="rId91" Type="http://schemas.openxmlformats.org/officeDocument/2006/relationships/image" Target="media/image48.wmf"/><Relationship Id="rId96" Type="http://schemas.openxmlformats.org/officeDocument/2006/relationships/oleObject" Target="embeddings/oleObject40.bin"/><Relationship Id="rId140" Type="http://schemas.openxmlformats.org/officeDocument/2006/relationships/image" Target="media/image71.wmf"/><Relationship Id="rId145" Type="http://schemas.openxmlformats.org/officeDocument/2006/relationships/oleObject" Target="embeddings/oleObject66.bin"/><Relationship Id="rId161" Type="http://schemas.openxmlformats.org/officeDocument/2006/relationships/oleObject" Target="embeddings/oleObject74.bin"/><Relationship Id="rId166" Type="http://schemas.openxmlformats.org/officeDocument/2006/relationships/image" Target="media/image84.wmf"/><Relationship Id="rId182" Type="http://schemas.openxmlformats.org/officeDocument/2006/relationships/image" Target="media/image92.emf"/><Relationship Id="rId187" Type="http://schemas.openxmlformats.org/officeDocument/2006/relationships/oleObject" Target="embeddings/oleObject86.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1.wmf"/><Relationship Id="rId28" Type="http://schemas.openxmlformats.org/officeDocument/2006/relationships/image" Target="media/image14.wmf"/><Relationship Id="rId49" Type="http://schemas.openxmlformats.org/officeDocument/2006/relationships/image" Target="media/image26.wmf"/><Relationship Id="rId114" Type="http://schemas.openxmlformats.org/officeDocument/2006/relationships/oleObject" Target="embeddings/oleObject49.bin"/><Relationship Id="rId119" Type="http://schemas.openxmlformats.org/officeDocument/2006/relationships/oleObject" Target="embeddings/oleObject52.bin"/><Relationship Id="rId44" Type="http://schemas.openxmlformats.org/officeDocument/2006/relationships/image" Target="media/image23.wmf"/><Relationship Id="rId60" Type="http://schemas.openxmlformats.org/officeDocument/2006/relationships/oleObject" Target="embeddings/oleObject23.bin"/><Relationship Id="rId65" Type="http://schemas.openxmlformats.org/officeDocument/2006/relationships/oleObject" Target="embeddings/oleObject25.bin"/><Relationship Id="rId81" Type="http://schemas.openxmlformats.org/officeDocument/2006/relationships/image" Target="media/image43.emf"/><Relationship Id="rId86" Type="http://schemas.openxmlformats.org/officeDocument/2006/relationships/image" Target="media/image46.wmf"/><Relationship Id="rId130" Type="http://schemas.openxmlformats.org/officeDocument/2006/relationships/oleObject" Target="embeddings/oleObject58.bin"/><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image" Target="media/image79.wmf"/><Relationship Id="rId177" Type="http://schemas.openxmlformats.org/officeDocument/2006/relationships/oleObject" Target="embeddings/oleObject82.bin"/><Relationship Id="rId198" Type="http://schemas.openxmlformats.org/officeDocument/2006/relationships/oleObject" Target="embeddings/oleObject89.bin"/><Relationship Id="rId172" Type="http://schemas.openxmlformats.org/officeDocument/2006/relationships/image" Target="media/image87.wmf"/><Relationship Id="rId193" Type="http://schemas.openxmlformats.org/officeDocument/2006/relationships/image" Target="media/image100.wmf"/><Relationship Id="rId202" Type="http://schemas.openxmlformats.org/officeDocument/2006/relationships/oleObject" Target="embeddings/oleObject91.bin"/><Relationship Id="rId207" Type="http://schemas.openxmlformats.org/officeDocument/2006/relationships/header" Target="header2.xml"/><Relationship Id="rId13" Type="http://schemas.openxmlformats.org/officeDocument/2006/relationships/image" Target="media/image6.wmf"/><Relationship Id="rId18" Type="http://schemas.openxmlformats.org/officeDocument/2006/relationships/oleObject" Target="embeddings/oleObject4.bin"/><Relationship Id="rId39" Type="http://schemas.openxmlformats.org/officeDocument/2006/relationships/image" Target="media/image20.emf"/><Relationship Id="rId109" Type="http://schemas.openxmlformats.org/officeDocument/2006/relationships/image" Target="media/image57.wmf"/><Relationship Id="rId34"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image" Target="media/image29.wmf"/><Relationship Id="rId76" Type="http://schemas.openxmlformats.org/officeDocument/2006/relationships/image" Target="media/image40.wmf"/><Relationship Id="rId97" Type="http://schemas.openxmlformats.org/officeDocument/2006/relationships/image" Target="media/image51.wmf"/><Relationship Id="rId104" Type="http://schemas.openxmlformats.org/officeDocument/2006/relationships/oleObject" Target="embeddings/oleObject44.bin"/><Relationship Id="rId120" Type="http://schemas.openxmlformats.org/officeDocument/2006/relationships/image" Target="media/image62.wmf"/><Relationship Id="rId125" Type="http://schemas.openxmlformats.org/officeDocument/2006/relationships/image" Target="media/image64.wmf"/><Relationship Id="rId141" Type="http://schemas.openxmlformats.org/officeDocument/2006/relationships/oleObject" Target="embeddings/oleObject64.bin"/><Relationship Id="rId146" Type="http://schemas.openxmlformats.org/officeDocument/2006/relationships/image" Target="media/image74.wmf"/><Relationship Id="rId167" Type="http://schemas.openxmlformats.org/officeDocument/2006/relationships/oleObject" Target="embeddings/oleObject77.bin"/><Relationship Id="rId188" Type="http://schemas.openxmlformats.org/officeDocument/2006/relationships/image" Target="media/image96.emf"/><Relationship Id="rId7" Type="http://schemas.openxmlformats.org/officeDocument/2006/relationships/image" Target="media/image1.wmf"/><Relationship Id="rId71" Type="http://schemas.openxmlformats.org/officeDocument/2006/relationships/oleObject" Target="embeddings/oleObject28.bin"/><Relationship Id="rId92" Type="http://schemas.openxmlformats.org/officeDocument/2006/relationships/oleObject" Target="embeddings/oleObject38.bin"/><Relationship Id="rId162" Type="http://schemas.openxmlformats.org/officeDocument/2006/relationships/image" Target="media/image82.wmf"/><Relationship Id="rId183" Type="http://schemas.openxmlformats.org/officeDocument/2006/relationships/image" Target="media/image93.emf"/><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oleObject" Target="embeddings/oleObject7.bin"/><Relationship Id="rId40" Type="http://schemas.openxmlformats.org/officeDocument/2006/relationships/image" Target="media/image21.wmf"/><Relationship Id="rId45" Type="http://schemas.openxmlformats.org/officeDocument/2006/relationships/oleObject" Target="embeddings/oleObject16.bin"/><Relationship Id="rId66" Type="http://schemas.openxmlformats.org/officeDocument/2006/relationships/image" Target="media/image35.wmf"/><Relationship Id="rId87" Type="http://schemas.openxmlformats.org/officeDocument/2006/relationships/oleObject" Target="embeddings/oleObject35.bin"/><Relationship Id="rId110" Type="http://schemas.openxmlformats.org/officeDocument/2006/relationships/oleObject" Target="embeddings/oleObject47.bin"/><Relationship Id="rId115" Type="http://schemas.openxmlformats.org/officeDocument/2006/relationships/image" Target="media/image60.wmf"/><Relationship Id="rId131" Type="http://schemas.openxmlformats.org/officeDocument/2006/relationships/oleObject" Target="embeddings/oleObject59.bin"/><Relationship Id="rId136" Type="http://schemas.openxmlformats.org/officeDocument/2006/relationships/image" Target="media/image69.wmf"/><Relationship Id="rId157" Type="http://schemas.openxmlformats.org/officeDocument/2006/relationships/oleObject" Target="embeddings/oleObject72.bin"/><Relationship Id="rId178" Type="http://schemas.openxmlformats.org/officeDocument/2006/relationships/image" Target="media/image90.wmf"/><Relationship Id="rId61" Type="http://schemas.openxmlformats.org/officeDocument/2006/relationships/image" Target="media/image32.wmf"/><Relationship Id="rId82" Type="http://schemas.openxmlformats.org/officeDocument/2006/relationships/image" Target="media/image44.wmf"/><Relationship Id="rId152" Type="http://schemas.openxmlformats.org/officeDocument/2006/relationships/image" Target="media/image77.wmf"/><Relationship Id="rId173" Type="http://schemas.openxmlformats.org/officeDocument/2006/relationships/oleObject" Target="embeddings/oleObject80.bin"/><Relationship Id="rId194" Type="http://schemas.openxmlformats.org/officeDocument/2006/relationships/oleObject" Target="embeddings/oleObject88.bin"/><Relationship Id="rId199" Type="http://schemas.openxmlformats.org/officeDocument/2006/relationships/image" Target="media/image104.wmf"/><Relationship Id="rId203" Type="http://schemas.openxmlformats.org/officeDocument/2006/relationships/image" Target="media/image106.emf"/><Relationship Id="rId208" Type="http://schemas.openxmlformats.org/officeDocument/2006/relationships/footer" Target="footer2.xml"/><Relationship Id="rId19" Type="http://schemas.openxmlformats.org/officeDocument/2006/relationships/image" Target="media/image9.wmf"/><Relationship Id="rId14" Type="http://schemas.openxmlformats.org/officeDocument/2006/relationships/oleObject" Target="embeddings/oleObject2.bin"/><Relationship Id="rId30" Type="http://schemas.openxmlformats.org/officeDocument/2006/relationships/image" Target="media/image15.wmf"/><Relationship Id="rId35" Type="http://schemas.openxmlformats.org/officeDocument/2006/relationships/oleObject" Target="embeddings/oleObject12.bin"/><Relationship Id="rId56" Type="http://schemas.openxmlformats.org/officeDocument/2006/relationships/oleObject" Target="embeddings/oleObject21.bin"/><Relationship Id="rId77" Type="http://schemas.openxmlformats.org/officeDocument/2006/relationships/oleObject" Target="embeddings/oleObject31.bin"/><Relationship Id="rId100" Type="http://schemas.openxmlformats.org/officeDocument/2006/relationships/oleObject" Target="embeddings/oleObject42.bin"/><Relationship Id="rId105" Type="http://schemas.openxmlformats.org/officeDocument/2006/relationships/image" Target="media/image55.wmf"/><Relationship Id="rId126" Type="http://schemas.openxmlformats.org/officeDocument/2006/relationships/oleObject" Target="embeddings/oleObject56.bin"/><Relationship Id="rId147" Type="http://schemas.openxmlformats.org/officeDocument/2006/relationships/oleObject" Target="embeddings/oleObject67.bin"/><Relationship Id="rId168" Type="http://schemas.openxmlformats.org/officeDocument/2006/relationships/image" Target="media/image85.wmf"/><Relationship Id="rId8" Type="http://schemas.openxmlformats.org/officeDocument/2006/relationships/oleObject" Target="embeddings/oleObject1.bin"/><Relationship Id="rId51" Type="http://schemas.openxmlformats.org/officeDocument/2006/relationships/image" Target="media/image27.wmf"/><Relationship Id="rId72" Type="http://schemas.openxmlformats.org/officeDocument/2006/relationships/image" Target="media/image38.wmf"/><Relationship Id="rId93" Type="http://schemas.openxmlformats.org/officeDocument/2006/relationships/image" Target="media/image49.wmf"/><Relationship Id="rId98" Type="http://schemas.openxmlformats.org/officeDocument/2006/relationships/oleObject" Target="embeddings/oleObject41.bin"/><Relationship Id="rId121" Type="http://schemas.openxmlformats.org/officeDocument/2006/relationships/oleObject" Target="embeddings/oleObject53.bin"/><Relationship Id="rId142" Type="http://schemas.openxmlformats.org/officeDocument/2006/relationships/image" Target="media/image72.wmf"/><Relationship Id="rId163" Type="http://schemas.openxmlformats.org/officeDocument/2006/relationships/oleObject" Target="embeddings/oleObject75.bin"/><Relationship Id="rId184" Type="http://schemas.openxmlformats.org/officeDocument/2006/relationships/image" Target="media/image94.wmf"/><Relationship Id="rId189" Type="http://schemas.openxmlformats.org/officeDocument/2006/relationships/image" Target="media/image97.emf"/><Relationship Id="rId3" Type="http://schemas.openxmlformats.org/officeDocument/2006/relationships/settings" Target="settings.xml"/><Relationship Id="rId25" Type="http://schemas.openxmlformats.org/officeDocument/2006/relationships/image" Target="media/image12.wmf"/><Relationship Id="rId46" Type="http://schemas.openxmlformats.org/officeDocument/2006/relationships/image" Target="media/image24.emf"/><Relationship Id="rId67" Type="http://schemas.openxmlformats.org/officeDocument/2006/relationships/oleObject" Target="embeddings/oleObject26.bin"/><Relationship Id="rId116" Type="http://schemas.openxmlformats.org/officeDocument/2006/relationships/oleObject" Target="embeddings/oleObject50.bin"/><Relationship Id="rId137" Type="http://schemas.openxmlformats.org/officeDocument/2006/relationships/oleObject" Target="embeddings/oleObject62.bin"/><Relationship Id="rId158" Type="http://schemas.openxmlformats.org/officeDocument/2006/relationships/image" Target="media/image80.wmf"/><Relationship Id="rId20" Type="http://schemas.openxmlformats.org/officeDocument/2006/relationships/oleObject" Target="embeddings/oleObject5.bin"/><Relationship Id="rId41" Type="http://schemas.openxmlformats.org/officeDocument/2006/relationships/oleObject" Target="embeddings/oleObject14.bin"/><Relationship Id="rId62" Type="http://schemas.openxmlformats.org/officeDocument/2006/relationships/oleObject" Target="embeddings/oleObject24.bin"/><Relationship Id="rId83" Type="http://schemas.openxmlformats.org/officeDocument/2006/relationships/oleObject" Target="embeddings/oleObject33.bin"/><Relationship Id="rId88" Type="http://schemas.openxmlformats.org/officeDocument/2006/relationships/image" Target="media/image47.wmf"/><Relationship Id="rId111" Type="http://schemas.openxmlformats.org/officeDocument/2006/relationships/image" Target="media/image58.wmf"/><Relationship Id="rId132" Type="http://schemas.openxmlformats.org/officeDocument/2006/relationships/image" Target="media/image67.wmf"/><Relationship Id="rId153" Type="http://schemas.openxmlformats.org/officeDocument/2006/relationships/oleObject" Target="embeddings/oleObject70.bin"/><Relationship Id="rId174" Type="http://schemas.openxmlformats.org/officeDocument/2006/relationships/image" Target="media/image88.wmf"/><Relationship Id="rId179" Type="http://schemas.openxmlformats.org/officeDocument/2006/relationships/oleObject" Target="embeddings/oleObject83.bin"/><Relationship Id="rId195" Type="http://schemas.openxmlformats.org/officeDocument/2006/relationships/image" Target="media/image101.emf"/><Relationship Id="rId209" Type="http://schemas.openxmlformats.org/officeDocument/2006/relationships/fontTable" Target="fontTable.xml"/><Relationship Id="rId190" Type="http://schemas.openxmlformats.org/officeDocument/2006/relationships/image" Target="media/image98.emf"/><Relationship Id="rId204" Type="http://schemas.openxmlformats.org/officeDocument/2006/relationships/hyperlink" Target="https://creativecommons.org/licenses/by-nc-sa/4.0/" TargetMode="External"/><Relationship Id="rId15" Type="http://schemas.openxmlformats.org/officeDocument/2006/relationships/image" Target="media/image7.wmf"/><Relationship Id="rId36" Type="http://schemas.openxmlformats.org/officeDocument/2006/relationships/image" Target="media/image18.emf"/><Relationship Id="rId57" Type="http://schemas.openxmlformats.org/officeDocument/2006/relationships/image" Target="media/image30.wmf"/><Relationship Id="rId106" Type="http://schemas.openxmlformats.org/officeDocument/2006/relationships/oleObject" Target="embeddings/oleObject45.bin"/><Relationship Id="rId127" Type="http://schemas.openxmlformats.org/officeDocument/2006/relationships/image" Target="media/image65.wmf"/><Relationship Id="rId10" Type="http://schemas.openxmlformats.org/officeDocument/2006/relationships/image" Target="media/image3.emf"/><Relationship Id="rId31" Type="http://schemas.openxmlformats.org/officeDocument/2006/relationships/oleObject" Target="embeddings/oleObject10.bin"/><Relationship Id="rId52" Type="http://schemas.openxmlformats.org/officeDocument/2006/relationships/oleObject" Target="embeddings/oleObject19.bin"/><Relationship Id="rId73" Type="http://schemas.openxmlformats.org/officeDocument/2006/relationships/oleObject" Target="embeddings/oleObject29.bin"/><Relationship Id="rId78" Type="http://schemas.openxmlformats.org/officeDocument/2006/relationships/image" Target="media/image41.wmf"/><Relationship Id="rId94" Type="http://schemas.openxmlformats.org/officeDocument/2006/relationships/oleObject" Target="embeddings/oleObject39.bin"/><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image" Target="media/image63.wmf"/><Relationship Id="rId143" Type="http://schemas.openxmlformats.org/officeDocument/2006/relationships/oleObject" Target="embeddings/oleObject65.bin"/><Relationship Id="rId148" Type="http://schemas.openxmlformats.org/officeDocument/2006/relationships/image" Target="media/image75.wmf"/><Relationship Id="rId164" Type="http://schemas.openxmlformats.org/officeDocument/2006/relationships/image" Target="media/image83.wmf"/><Relationship Id="rId169" Type="http://schemas.openxmlformats.org/officeDocument/2006/relationships/oleObject" Target="embeddings/oleObject78.bin"/><Relationship Id="rId185" Type="http://schemas.openxmlformats.org/officeDocument/2006/relationships/oleObject" Target="embeddings/oleObject85.bin"/><Relationship Id="rId4" Type="http://schemas.openxmlformats.org/officeDocument/2006/relationships/webSettings" Target="webSettings.xml"/><Relationship Id="rId9" Type="http://schemas.openxmlformats.org/officeDocument/2006/relationships/image" Target="media/image2.emf"/><Relationship Id="rId180" Type="http://schemas.openxmlformats.org/officeDocument/2006/relationships/image" Target="media/image91.wmf"/><Relationship Id="rId210" Type="http://schemas.openxmlformats.org/officeDocument/2006/relationships/theme" Target="theme/theme1.xml"/><Relationship Id="rId26" Type="http://schemas.openxmlformats.org/officeDocument/2006/relationships/oleObject" Target="embeddings/oleObject8.bin"/><Relationship Id="rId47" Type="http://schemas.openxmlformats.org/officeDocument/2006/relationships/image" Target="media/image25.wmf"/><Relationship Id="rId68" Type="http://schemas.openxmlformats.org/officeDocument/2006/relationships/image" Target="media/image36.wmf"/><Relationship Id="rId89" Type="http://schemas.openxmlformats.org/officeDocument/2006/relationships/oleObject" Target="embeddings/oleObject36.bin"/><Relationship Id="rId112" Type="http://schemas.openxmlformats.org/officeDocument/2006/relationships/oleObject" Target="embeddings/oleObject48.bin"/><Relationship Id="rId133" Type="http://schemas.openxmlformats.org/officeDocument/2006/relationships/oleObject" Target="embeddings/oleObject60.bin"/><Relationship Id="rId154" Type="http://schemas.openxmlformats.org/officeDocument/2006/relationships/image" Target="media/image78.wmf"/><Relationship Id="rId175" Type="http://schemas.openxmlformats.org/officeDocument/2006/relationships/oleObject" Target="embeddings/oleObject81.bin"/><Relationship Id="rId196" Type="http://schemas.openxmlformats.org/officeDocument/2006/relationships/image" Target="media/image102.emf"/><Relationship Id="rId200" Type="http://schemas.openxmlformats.org/officeDocument/2006/relationships/oleObject" Target="embeddings/oleObject90.bin"/></Relationships>
</file>

<file path=word/_rels/header2.xml.rels><?xml version="1.0" encoding="UTF-8" standalone="yes"?>
<Relationships xmlns="http://schemas.openxmlformats.org/package/2006/relationships"><Relationship Id="rId2" Type="http://schemas.openxmlformats.org/officeDocument/2006/relationships/image" Target="media/image108.png"/><Relationship Id="rId1" Type="http://schemas.openxmlformats.org/officeDocument/2006/relationships/image" Target="media/image10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363</TotalTime>
  <Pages>12</Pages>
  <Words>2180</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14581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128</cp:revision>
  <dcterms:created xsi:type="dcterms:W3CDTF">2021-08-02T13:44:00Z</dcterms:created>
  <dcterms:modified xsi:type="dcterms:W3CDTF">2025-01-08T17:13:00Z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